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422" w:rsidRPr="002668A5" w:rsidRDefault="006B3290" w:rsidP="00753549">
      <w:pPr>
        <w:pStyle w:val="a6"/>
        <w:spacing w:line="440" w:lineRule="exact"/>
        <w:jc w:val="center"/>
        <w:outlineLvl w:val="0"/>
        <w:rPr>
          <w:rFonts w:cs="Arial"/>
          <w:sz w:val="24"/>
        </w:rPr>
      </w:pPr>
      <w:r w:rsidRPr="002668A5">
        <w:rPr>
          <w:rFonts w:cs="Arial"/>
          <w:sz w:val="24"/>
        </w:rPr>
        <w:t>20</w:t>
      </w:r>
      <w:r w:rsidR="00F83D01" w:rsidRPr="002668A5">
        <w:rPr>
          <w:rFonts w:cs="Arial"/>
          <w:sz w:val="24"/>
        </w:rPr>
        <w:t>1</w:t>
      </w:r>
      <w:r w:rsidR="00B94A93" w:rsidRPr="002668A5">
        <w:rPr>
          <w:rFonts w:cs="Arial"/>
          <w:sz w:val="24"/>
        </w:rPr>
        <w:t>7</w:t>
      </w:r>
      <w:r w:rsidR="00F32422" w:rsidRPr="002668A5">
        <w:rPr>
          <w:rFonts w:cs="Arial"/>
          <w:sz w:val="24"/>
        </w:rPr>
        <w:t>年度大分大学「</w:t>
      </w:r>
      <w:r w:rsidR="008004B3" w:rsidRPr="002668A5">
        <w:rPr>
          <w:rFonts w:cs="Arial"/>
          <w:sz w:val="24"/>
        </w:rPr>
        <w:ruby>
          <w:rubyPr>
            <w:rubyAlign w:val="distributeSpace"/>
            <w:hps w:val="14"/>
            <w:hpsRaise w:val="26"/>
            <w:hpsBaseText w:val="24"/>
            <w:lid w:val="ja-JP"/>
          </w:rubyPr>
          <w:rt>
            <w:r w:rsidR="00F32422" w:rsidRPr="002668A5">
              <w:rPr>
                <w:rFonts w:cs="Arial"/>
                <w:sz w:val="24"/>
              </w:rPr>
              <w:t>に</w:t>
            </w:r>
          </w:rt>
          <w:rubyBase>
            <w:r w:rsidR="00F32422" w:rsidRPr="002668A5">
              <w:rPr>
                <w:rFonts w:cs="Arial"/>
                <w:sz w:val="24"/>
              </w:rPr>
              <w:t>二</w:t>
            </w:r>
          </w:rubyBase>
        </w:ruby>
      </w:r>
      <w:r w:rsidR="008004B3" w:rsidRPr="002668A5">
        <w:rPr>
          <w:rFonts w:cs="Arial"/>
          <w:sz w:val="24"/>
        </w:rPr>
        <w:ruby>
          <w:rubyPr>
            <w:rubyAlign w:val="distributeSpace"/>
            <w:hps w:val="14"/>
            <w:hpsRaise w:val="26"/>
            <w:hpsBaseText w:val="24"/>
            <w:lid w:val="ja-JP"/>
          </w:rubyPr>
          <w:rt>
            <w:r w:rsidR="00F32422" w:rsidRPr="002668A5">
              <w:rPr>
                <w:rFonts w:cs="Arial"/>
                <w:sz w:val="24"/>
              </w:rPr>
              <w:t>ほう</w:t>
            </w:r>
          </w:rt>
          <w:rubyBase>
            <w:r w:rsidR="00F32422" w:rsidRPr="002668A5">
              <w:rPr>
                <w:rFonts w:cs="Arial"/>
                <w:sz w:val="24"/>
              </w:rPr>
              <w:t>豊</w:t>
            </w:r>
          </w:rubyBase>
        </w:ruby>
      </w:r>
      <w:r w:rsidR="00F32422" w:rsidRPr="002668A5">
        <w:rPr>
          <w:rFonts w:cs="Arial"/>
          <w:sz w:val="24"/>
        </w:rPr>
        <w:t>プログラム」</w:t>
      </w:r>
      <w:r w:rsidR="00BD56F7" w:rsidRPr="002668A5">
        <w:rPr>
          <w:rFonts w:cs="Arial" w:hint="eastAsia"/>
          <w:sz w:val="24"/>
        </w:rPr>
        <w:t>（日本語によるプログラム：</w:t>
      </w:r>
      <w:r w:rsidR="00BD56F7" w:rsidRPr="002668A5">
        <w:rPr>
          <w:rFonts w:cs="Arial" w:hint="eastAsia"/>
          <w:sz w:val="24"/>
        </w:rPr>
        <w:t>N2</w:t>
      </w:r>
      <w:r w:rsidR="008D4972" w:rsidRPr="002668A5">
        <w:rPr>
          <w:rFonts w:cs="Arial" w:hint="eastAsia"/>
          <w:sz w:val="24"/>
        </w:rPr>
        <w:t>以上</w:t>
      </w:r>
      <w:r w:rsidR="00BD56F7" w:rsidRPr="002668A5">
        <w:rPr>
          <w:rFonts w:cs="Arial" w:hint="eastAsia"/>
          <w:sz w:val="24"/>
        </w:rPr>
        <w:t>）</w:t>
      </w:r>
    </w:p>
    <w:p w:rsidR="00F32422" w:rsidRPr="002668A5" w:rsidRDefault="00F32422" w:rsidP="00C50D57">
      <w:pPr>
        <w:pStyle w:val="a6"/>
        <w:spacing w:line="440" w:lineRule="exact"/>
        <w:jc w:val="center"/>
        <w:outlineLvl w:val="0"/>
        <w:rPr>
          <w:rFonts w:cs="Arial"/>
          <w:b/>
          <w:sz w:val="24"/>
          <w:szCs w:val="28"/>
        </w:rPr>
      </w:pPr>
      <w:r w:rsidRPr="002668A5">
        <w:rPr>
          <w:rFonts w:cs="Arial"/>
          <w:sz w:val="28"/>
        </w:rPr>
        <w:t>募集要項</w:t>
      </w:r>
    </w:p>
    <w:p w:rsidR="007E0E14" w:rsidRPr="002668A5" w:rsidRDefault="007E0E14">
      <w:pPr>
        <w:pStyle w:val="a6"/>
        <w:spacing w:line="380" w:lineRule="exact"/>
        <w:jc w:val="both"/>
        <w:rPr>
          <w:kern w:val="0"/>
          <w:szCs w:val="21"/>
        </w:rPr>
      </w:pPr>
    </w:p>
    <w:p w:rsidR="00F32422" w:rsidRPr="002668A5" w:rsidRDefault="00FF3C66" w:rsidP="007A41F6">
      <w:pPr>
        <w:tabs>
          <w:tab w:val="left" w:pos="567"/>
        </w:tabs>
      </w:pPr>
      <w:r w:rsidRPr="002668A5">
        <w:rPr>
          <w:rFonts w:hint="eastAsia"/>
        </w:rPr>
        <w:t>１．</w:t>
      </w:r>
      <w:r w:rsidR="00F32422" w:rsidRPr="002668A5">
        <w:t>本プログラムの概要・特色</w:t>
      </w:r>
    </w:p>
    <w:p w:rsidR="00EB63E0" w:rsidRPr="002668A5" w:rsidRDefault="006B40D3" w:rsidP="007A41F6">
      <w:pPr>
        <w:ind w:firstLineChars="100" w:firstLine="220"/>
      </w:pPr>
      <w:r w:rsidRPr="002668A5">
        <w:t>本プログラムは、上級レベルの日本語能力を有する学生を対象とし、日本文化・日本社会への理解を深めながら、</w:t>
      </w:r>
      <w:r w:rsidR="00EB63E0" w:rsidRPr="002668A5">
        <w:rPr>
          <w:rFonts w:hint="eastAsia"/>
        </w:rPr>
        <w:t>より高度</w:t>
      </w:r>
      <w:r w:rsidRPr="002668A5">
        <w:t>な日本語</w:t>
      </w:r>
      <w:r w:rsidR="00D60C5B" w:rsidRPr="002668A5">
        <w:rPr>
          <w:rFonts w:hint="eastAsia"/>
        </w:rPr>
        <w:t>能</w:t>
      </w:r>
      <w:r w:rsidRPr="002668A5">
        <w:t>力を身につけることを目的とする</w:t>
      </w:r>
      <w:r w:rsidR="00630F81" w:rsidRPr="002668A5">
        <w:t>プログラムです</w:t>
      </w:r>
      <w:r w:rsidRPr="002668A5">
        <w:t>。</w:t>
      </w:r>
    </w:p>
    <w:p w:rsidR="00FD3597" w:rsidRPr="002668A5" w:rsidRDefault="008A1641" w:rsidP="007A41F6">
      <w:pPr>
        <w:ind w:firstLineChars="100" w:firstLine="220"/>
        <w:rPr>
          <w:strike/>
        </w:rPr>
      </w:pPr>
      <w:r w:rsidRPr="002668A5">
        <w:rPr>
          <w:rFonts w:hint="eastAsia"/>
        </w:rPr>
        <w:t>具体的には</w:t>
      </w:r>
      <w:r w:rsidR="00FA03F7" w:rsidRPr="002668A5">
        <w:rPr>
          <w:rFonts w:hint="eastAsia"/>
        </w:rPr>
        <w:t>三</w:t>
      </w:r>
      <w:r w:rsidRPr="002668A5">
        <w:rPr>
          <w:rFonts w:hint="eastAsia"/>
        </w:rPr>
        <w:t>つの目的を持ちます。一つ</w:t>
      </w:r>
      <w:r w:rsidR="004D4B3A" w:rsidRPr="002668A5">
        <w:rPr>
          <w:rFonts w:hint="eastAsia"/>
        </w:rPr>
        <w:t>目</w:t>
      </w:r>
      <w:r w:rsidRPr="002668A5">
        <w:rPr>
          <w:rFonts w:hint="eastAsia"/>
        </w:rPr>
        <w:t>は次の</w:t>
      </w:r>
      <w:r w:rsidR="00D67B8D" w:rsidRPr="002668A5">
        <w:rPr>
          <w:rFonts w:hint="eastAsia"/>
        </w:rPr>
        <w:t>４</w:t>
      </w:r>
      <w:r w:rsidRPr="002668A5">
        <w:rPr>
          <w:rFonts w:hint="eastAsia"/>
        </w:rPr>
        <w:t>分野におけるアカデミックな日本語運用能力の向上です。（</w:t>
      </w:r>
      <w:r w:rsidR="006E23A9" w:rsidRPr="002668A5">
        <w:rPr>
          <w:rFonts w:hint="eastAsia"/>
        </w:rPr>
        <w:t>１</w:t>
      </w:r>
      <w:r w:rsidRPr="002668A5">
        <w:rPr>
          <w:rFonts w:hint="eastAsia"/>
        </w:rPr>
        <w:t>）</w:t>
      </w:r>
      <w:r w:rsidRPr="002668A5">
        <w:t>専門書や論文を読みこなせる読解力、</w:t>
      </w:r>
      <w:r w:rsidRPr="002668A5">
        <w:rPr>
          <w:rFonts w:hint="eastAsia"/>
        </w:rPr>
        <w:t>（</w:t>
      </w:r>
      <w:r w:rsidR="006E23A9" w:rsidRPr="002668A5">
        <w:rPr>
          <w:rFonts w:hint="eastAsia"/>
        </w:rPr>
        <w:t>２</w:t>
      </w:r>
      <w:r w:rsidRPr="002668A5">
        <w:rPr>
          <w:rFonts w:hint="eastAsia"/>
        </w:rPr>
        <w:t>）</w:t>
      </w:r>
      <w:r w:rsidRPr="002668A5">
        <w:t>レポートや論文を書く文章構成力、</w:t>
      </w:r>
      <w:r w:rsidRPr="002668A5">
        <w:rPr>
          <w:rFonts w:hint="eastAsia"/>
        </w:rPr>
        <w:t>（</w:t>
      </w:r>
      <w:r w:rsidR="006E23A9" w:rsidRPr="002668A5">
        <w:rPr>
          <w:rFonts w:hint="eastAsia"/>
        </w:rPr>
        <w:t>３</w:t>
      </w:r>
      <w:r w:rsidRPr="002668A5">
        <w:rPr>
          <w:rFonts w:hint="eastAsia"/>
        </w:rPr>
        <w:t>）</w:t>
      </w:r>
      <w:r w:rsidRPr="002668A5">
        <w:t>授業を聞いて理解する聴解力、</w:t>
      </w:r>
      <w:r w:rsidR="00D67B8D" w:rsidRPr="002668A5">
        <w:rPr>
          <w:rFonts w:hint="eastAsia"/>
        </w:rPr>
        <w:t>及び</w:t>
      </w:r>
      <w:r w:rsidRPr="002668A5">
        <w:rPr>
          <w:rFonts w:hint="eastAsia"/>
        </w:rPr>
        <w:t>（</w:t>
      </w:r>
      <w:r w:rsidR="006E23A9" w:rsidRPr="002668A5">
        <w:rPr>
          <w:rFonts w:hint="eastAsia"/>
        </w:rPr>
        <w:t>４</w:t>
      </w:r>
      <w:r w:rsidRPr="002668A5">
        <w:rPr>
          <w:rFonts w:hint="eastAsia"/>
        </w:rPr>
        <w:t>）</w:t>
      </w:r>
      <w:r w:rsidRPr="002668A5">
        <w:t>プレゼンテーション等の発表能力の向上</w:t>
      </w:r>
      <w:r w:rsidRPr="002668A5">
        <w:rPr>
          <w:rFonts w:hint="eastAsia"/>
        </w:rPr>
        <w:t>です。</w:t>
      </w:r>
      <w:r w:rsidR="004D4B3A" w:rsidRPr="002668A5">
        <w:rPr>
          <w:rFonts w:hint="eastAsia"/>
        </w:rPr>
        <w:t>二つ目</w:t>
      </w:r>
      <w:r w:rsidRPr="002668A5">
        <w:rPr>
          <w:rFonts w:hint="eastAsia"/>
        </w:rPr>
        <w:t>は、</w:t>
      </w:r>
      <w:r w:rsidR="00FA03F7" w:rsidRPr="002668A5">
        <w:rPr>
          <w:rFonts w:hint="eastAsia"/>
        </w:rPr>
        <w:t>現代日本社会における二つの側面、アニメなどのソフトカルチャー</w:t>
      </w:r>
      <w:r w:rsidR="000F2A84" w:rsidRPr="002668A5">
        <w:rPr>
          <w:rFonts w:hint="eastAsia"/>
        </w:rPr>
        <w:t>、</w:t>
      </w:r>
      <w:r w:rsidR="00FA03F7" w:rsidRPr="002668A5">
        <w:rPr>
          <w:rFonts w:hint="eastAsia"/>
        </w:rPr>
        <w:t>及び日本の地域社会の現状（大分事情）を体系的に学ぶことです。</w:t>
      </w:r>
      <w:r w:rsidR="004D4B3A" w:rsidRPr="002668A5">
        <w:rPr>
          <w:rFonts w:hint="eastAsia"/>
        </w:rPr>
        <w:t>三つ目は</w:t>
      </w:r>
      <w:r w:rsidR="000F2A84" w:rsidRPr="002668A5">
        <w:rPr>
          <w:rFonts w:hint="eastAsia"/>
        </w:rPr>
        <w:t>「日本語文法分析」、「日本語学」などの授業を通じて、</w:t>
      </w:r>
      <w:r w:rsidR="004D4B3A" w:rsidRPr="002668A5">
        <w:rPr>
          <w:rFonts w:hint="eastAsia"/>
        </w:rPr>
        <w:t>日</w:t>
      </w:r>
      <w:r w:rsidR="00977A90" w:rsidRPr="002668A5">
        <w:rPr>
          <w:rFonts w:hint="eastAsia"/>
        </w:rPr>
        <w:t>本語を多角的に分析できる能力を養うことです。</w:t>
      </w:r>
    </w:p>
    <w:p w:rsidR="00FD3597" w:rsidRPr="002668A5" w:rsidRDefault="00275B4F" w:rsidP="007A41F6">
      <w:pPr>
        <w:ind w:firstLineChars="100" w:firstLine="220"/>
      </w:pPr>
      <w:r w:rsidRPr="002668A5">
        <w:rPr>
          <w:rFonts w:ascii="MS Mincho" w:hAnsi="MS Mincho"/>
          <w:szCs w:val="21"/>
        </w:rPr>
        <w:t>本プログラムに参加する学生は、大分大学国際教育研究センターで</w:t>
      </w:r>
      <w:r w:rsidRPr="002668A5">
        <w:rPr>
          <w:rFonts w:ascii="MS Mincho" w:hAnsi="MS Mincho" w:hint="eastAsia"/>
          <w:szCs w:val="21"/>
        </w:rPr>
        <w:t>提供</w:t>
      </w:r>
      <w:r w:rsidRPr="002668A5">
        <w:rPr>
          <w:rFonts w:ascii="MS Mincho" w:hAnsi="MS Mincho"/>
          <w:szCs w:val="21"/>
        </w:rPr>
        <w:t>される日本語</w:t>
      </w:r>
      <w:r w:rsidRPr="002668A5">
        <w:rPr>
          <w:rFonts w:ascii="MS Mincho" w:hAnsi="MS Mincho" w:hint="eastAsia"/>
          <w:szCs w:val="21"/>
        </w:rPr>
        <w:t>・日本事情</w:t>
      </w:r>
      <w:r w:rsidRPr="002668A5">
        <w:rPr>
          <w:rFonts w:ascii="MS Mincho" w:hAnsi="MS Mincho"/>
          <w:szCs w:val="21"/>
        </w:rPr>
        <w:t>科目</w:t>
      </w:r>
      <w:r w:rsidRPr="002668A5">
        <w:rPr>
          <w:rFonts w:ascii="MS Mincho" w:hAnsi="MS Mincho" w:hint="eastAsia"/>
          <w:szCs w:val="21"/>
        </w:rPr>
        <w:t>を受講します。また、</w:t>
      </w:r>
      <w:r w:rsidR="00FD3597" w:rsidRPr="002668A5">
        <w:rPr>
          <w:rFonts w:ascii="MS Mincho" w:hAnsi="MS Mincho" w:cs="MS Gothic"/>
          <w:kern w:val="0"/>
          <w:szCs w:val="21"/>
        </w:rPr>
        <w:t>各学部・大学院で開講される</w:t>
      </w:r>
      <w:r w:rsidR="00275B3D" w:rsidRPr="002668A5">
        <w:rPr>
          <w:rFonts w:ascii="MS Mincho" w:hAnsi="MS Mincho" w:cs="MS Gothic" w:hint="eastAsia"/>
          <w:kern w:val="0"/>
          <w:szCs w:val="21"/>
        </w:rPr>
        <w:t>科目を</w:t>
      </w:r>
      <w:r w:rsidR="00275B3D" w:rsidRPr="002668A5">
        <w:rPr>
          <w:rFonts w:ascii="MS Mincho" w:hAnsi="MS Mincho" w:cs="MS Gothic"/>
          <w:kern w:val="0"/>
          <w:szCs w:val="21"/>
        </w:rPr>
        <w:t>日本人学生</w:t>
      </w:r>
      <w:r w:rsidR="00275B3D" w:rsidRPr="002668A5">
        <w:rPr>
          <w:rFonts w:ascii="MS Mincho" w:hAnsi="MS Mincho" w:cs="MS Gothic" w:hint="eastAsia"/>
          <w:kern w:val="0"/>
          <w:szCs w:val="21"/>
        </w:rPr>
        <w:t>とともに</w:t>
      </w:r>
      <w:r w:rsidR="00FD3597" w:rsidRPr="002668A5">
        <w:rPr>
          <w:rFonts w:ascii="MS Mincho" w:hAnsi="MS Mincho" w:cs="MS Gothic"/>
          <w:kern w:val="0"/>
          <w:szCs w:val="21"/>
        </w:rPr>
        <w:t>受講することもできます。</w:t>
      </w:r>
    </w:p>
    <w:p w:rsidR="00EB63E0" w:rsidRPr="002668A5" w:rsidRDefault="006B40D3" w:rsidP="007A41F6">
      <w:pPr>
        <w:ind w:firstLineChars="100" w:firstLine="220"/>
      </w:pPr>
      <w:r w:rsidRPr="002668A5">
        <w:t>日本語科目は</w:t>
      </w:r>
      <w:r w:rsidR="00FA03F7" w:rsidRPr="002668A5">
        <w:rPr>
          <w:rFonts w:hint="eastAsia"/>
        </w:rPr>
        <w:t>基本的に</w:t>
      </w:r>
      <w:r w:rsidR="006E23A9" w:rsidRPr="002668A5">
        <w:rPr>
          <w:rFonts w:hint="eastAsia"/>
        </w:rPr>
        <w:t>２０</w:t>
      </w:r>
      <w:r w:rsidRPr="002668A5">
        <w:t>名以下のクラスで実施され</w:t>
      </w:r>
      <w:r w:rsidR="00EB63E0" w:rsidRPr="002668A5">
        <w:rPr>
          <w:rFonts w:hint="eastAsia"/>
        </w:rPr>
        <w:t>ます。</w:t>
      </w:r>
    </w:p>
    <w:p w:rsidR="006B40D3" w:rsidRPr="002668A5" w:rsidRDefault="00B92D09" w:rsidP="007A41F6">
      <w:pPr>
        <w:ind w:firstLineChars="100" w:firstLine="220"/>
      </w:pPr>
      <w:r w:rsidRPr="002668A5">
        <w:t>本学で</w:t>
      </w:r>
      <w:r w:rsidR="00EB63E0" w:rsidRPr="002668A5">
        <w:rPr>
          <w:rFonts w:hint="eastAsia"/>
        </w:rPr>
        <w:t>の</w:t>
      </w:r>
      <w:r w:rsidR="000715F3" w:rsidRPr="002668A5">
        <w:rPr>
          <w:rFonts w:hint="eastAsia"/>
        </w:rPr>
        <w:t>学習</w:t>
      </w:r>
      <w:r w:rsidR="00EB63E0" w:rsidRPr="002668A5">
        <w:rPr>
          <w:rFonts w:hint="eastAsia"/>
        </w:rPr>
        <w:t>成果</w:t>
      </w:r>
      <w:r w:rsidRPr="002668A5">
        <w:t>は、</w:t>
      </w:r>
      <w:r w:rsidR="00FA03F7" w:rsidRPr="002668A5">
        <w:rPr>
          <w:rFonts w:hint="eastAsia"/>
        </w:rPr>
        <w:t>原則として、</w:t>
      </w:r>
      <w:r w:rsidRPr="002668A5">
        <w:t>母国の大学</w:t>
      </w:r>
      <w:r w:rsidR="00EB63E0" w:rsidRPr="002668A5">
        <w:rPr>
          <w:rFonts w:hint="eastAsia"/>
        </w:rPr>
        <w:t>において</w:t>
      </w:r>
      <w:r w:rsidR="00EB63E0" w:rsidRPr="002668A5">
        <w:t>一定の基準に基づき</w:t>
      </w:r>
      <w:r w:rsidRPr="002668A5">
        <w:t>卒業に必要な単位として認定されます。</w:t>
      </w:r>
    </w:p>
    <w:p w:rsidR="00330E6B" w:rsidRPr="002668A5" w:rsidRDefault="00330E6B" w:rsidP="007A41F6">
      <w:pPr>
        <w:ind w:firstLineChars="100" w:firstLine="220"/>
      </w:pPr>
    </w:p>
    <w:p w:rsidR="00BA118C" w:rsidRPr="002668A5" w:rsidRDefault="00FF3C66" w:rsidP="007A41F6">
      <w:pPr>
        <w:tabs>
          <w:tab w:val="left" w:pos="567"/>
        </w:tabs>
      </w:pPr>
      <w:r w:rsidRPr="002668A5">
        <w:rPr>
          <w:rFonts w:hint="eastAsia"/>
        </w:rPr>
        <w:t>２．</w:t>
      </w:r>
      <w:bookmarkStart w:id="0" w:name="OLE_LINK1"/>
      <w:bookmarkStart w:id="1" w:name="OLE_LINK2"/>
      <w:bookmarkStart w:id="2" w:name="OLE_LINK3"/>
      <w:r w:rsidR="00124696" w:rsidRPr="002668A5">
        <w:t>応募の資格及び条件</w:t>
      </w:r>
    </w:p>
    <w:p w:rsidR="00D67B8D" w:rsidRPr="002668A5" w:rsidRDefault="00D1790C" w:rsidP="007A41F6">
      <w:pPr>
        <w:pStyle w:val="af"/>
        <w:numPr>
          <w:ilvl w:val="1"/>
          <w:numId w:val="13"/>
        </w:numPr>
        <w:tabs>
          <w:tab w:val="left" w:pos="567"/>
        </w:tabs>
        <w:ind w:leftChars="0"/>
      </w:pPr>
      <w:r w:rsidRPr="002668A5">
        <w:t>在籍大学の正規課程に所属する学部学生又は大学院生</w:t>
      </w:r>
    </w:p>
    <w:p w:rsidR="00227606" w:rsidRPr="002668A5" w:rsidRDefault="00124696" w:rsidP="007A41F6">
      <w:pPr>
        <w:pStyle w:val="af"/>
        <w:numPr>
          <w:ilvl w:val="1"/>
          <w:numId w:val="13"/>
        </w:numPr>
        <w:tabs>
          <w:tab w:val="left" w:pos="567"/>
        </w:tabs>
        <w:ind w:leftChars="0"/>
      </w:pPr>
      <w:r w:rsidRPr="002668A5">
        <w:rPr>
          <w:b/>
          <w:u w:val="double"/>
        </w:rPr>
        <w:t>日本語能力試験</w:t>
      </w:r>
      <w:r w:rsidR="00352E7F" w:rsidRPr="002668A5">
        <w:rPr>
          <w:rFonts w:hint="eastAsia"/>
          <w:b/>
          <w:u w:val="double"/>
        </w:rPr>
        <w:t>N</w:t>
      </w:r>
      <w:r w:rsidR="006E23A9" w:rsidRPr="002668A5">
        <w:rPr>
          <w:rFonts w:hint="eastAsia"/>
          <w:b/>
          <w:u w:val="double"/>
        </w:rPr>
        <w:t>２</w:t>
      </w:r>
      <w:r w:rsidR="00275B3D" w:rsidRPr="002668A5">
        <w:rPr>
          <w:rFonts w:hint="eastAsia"/>
          <w:b/>
          <w:u w:val="double"/>
        </w:rPr>
        <w:t>以上</w:t>
      </w:r>
      <w:r w:rsidRPr="002668A5">
        <w:rPr>
          <w:b/>
          <w:u w:val="double"/>
        </w:rPr>
        <w:t>に合格している者</w:t>
      </w:r>
      <w:r w:rsidR="00227606" w:rsidRPr="002668A5">
        <w:rPr>
          <w:rFonts w:hint="eastAsia"/>
        </w:rPr>
        <w:t>（ただし、Ｎ１合格者を優先します。）</w:t>
      </w:r>
    </w:p>
    <w:p w:rsidR="00D67B8D" w:rsidRPr="002668A5" w:rsidRDefault="00D67B8D" w:rsidP="007A41F6">
      <w:pPr>
        <w:pStyle w:val="af"/>
        <w:numPr>
          <w:ilvl w:val="1"/>
          <w:numId w:val="13"/>
        </w:numPr>
        <w:tabs>
          <w:tab w:val="left" w:pos="567"/>
        </w:tabs>
        <w:ind w:leftChars="0"/>
      </w:pPr>
      <w:r w:rsidRPr="002668A5">
        <w:rPr>
          <w:rFonts w:hint="eastAsia"/>
        </w:rPr>
        <w:t>在籍大学における学業成績が優秀な者</w:t>
      </w:r>
    </w:p>
    <w:p w:rsidR="00D67B8D" w:rsidRPr="002668A5" w:rsidRDefault="00D67B8D" w:rsidP="007A41F6">
      <w:pPr>
        <w:pStyle w:val="af"/>
        <w:numPr>
          <w:ilvl w:val="1"/>
          <w:numId w:val="13"/>
        </w:numPr>
        <w:tabs>
          <w:tab w:val="left" w:pos="567"/>
        </w:tabs>
        <w:ind w:leftChars="0"/>
      </w:pPr>
      <w:r w:rsidRPr="002668A5">
        <w:rPr>
          <w:rFonts w:hint="eastAsia"/>
        </w:rPr>
        <w:t>日本での留学生活に十分適応できる能力がある者</w:t>
      </w:r>
    </w:p>
    <w:p w:rsidR="00D67B8D" w:rsidRPr="002668A5" w:rsidRDefault="00D67B8D" w:rsidP="007A41F6">
      <w:pPr>
        <w:pStyle w:val="af"/>
        <w:numPr>
          <w:ilvl w:val="1"/>
          <w:numId w:val="13"/>
        </w:numPr>
        <w:tabs>
          <w:tab w:val="left" w:pos="567"/>
        </w:tabs>
        <w:ind w:leftChars="0"/>
      </w:pPr>
      <w:r w:rsidRPr="002668A5">
        <w:rPr>
          <w:rFonts w:hint="eastAsia"/>
        </w:rPr>
        <w:t>本学での強い勉学意欲を持ち、授業に欠かさず出席できる者</w:t>
      </w:r>
    </w:p>
    <w:p w:rsidR="00D67B8D" w:rsidRPr="002668A5" w:rsidRDefault="00D67B8D" w:rsidP="007A41F6">
      <w:pPr>
        <w:pStyle w:val="af"/>
        <w:numPr>
          <w:ilvl w:val="1"/>
          <w:numId w:val="13"/>
        </w:numPr>
        <w:tabs>
          <w:tab w:val="left" w:pos="567"/>
        </w:tabs>
        <w:ind w:leftChars="0"/>
      </w:pPr>
      <w:r w:rsidRPr="002668A5">
        <w:t>本学での留学期間終了後、</w:t>
      </w:r>
      <w:r w:rsidRPr="002668A5">
        <w:rPr>
          <w:rFonts w:hint="eastAsia"/>
        </w:rPr>
        <w:t>引き続き、</w:t>
      </w:r>
      <w:r w:rsidRPr="002668A5">
        <w:t>在籍大学に</w:t>
      </w:r>
      <w:r w:rsidRPr="002668A5">
        <w:rPr>
          <w:rFonts w:hint="eastAsia"/>
        </w:rPr>
        <w:t>おいて学習をする</w:t>
      </w:r>
      <w:r w:rsidRPr="002668A5">
        <w:t>者</w:t>
      </w:r>
    </w:p>
    <w:p w:rsidR="00D67B8D" w:rsidRPr="002668A5" w:rsidRDefault="00D67B8D" w:rsidP="007A41F6">
      <w:pPr>
        <w:pStyle w:val="af"/>
        <w:numPr>
          <w:ilvl w:val="1"/>
          <w:numId w:val="13"/>
        </w:numPr>
        <w:tabs>
          <w:tab w:val="left" w:pos="567"/>
        </w:tabs>
        <w:ind w:leftChars="0"/>
      </w:pPr>
      <w:r w:rsidRPr="002668A5">
        <w:t>日本入国にあたり｢留学｣の在留資格を取得できる</w:t>
      </w:r>
      <w:r w:rsidRPr="002668A5">
        <w:rPr>
          <w:rFonts w:hint="eastAsia"/>
        </w:rPr>
        <w:t>条件を備えている</w:t>
      </w:r>
      <w:r w:rsidRPr="002668A5">
        <w:t>者</w:t>
      </w:r>
    </w:p>
    <w:bookmarkEnd w:id="0"/>
    <w:bookmarkEnd w:id="1"/>
    <w:bookmarkEnd w:id="2"/>
    <w:p w:rsidR="00F32422" w:rsidRPr="002668A5" w:rsidRDefault="00F32422" w:rsidP="007A41F6">
      <w:pPr>
        <w:ind w:left="937" w:hangingChars="426" w:hanging="937"/>
      </w:pPr>
    </w:p>
    <w:p w:rsidR="00BA118C" w:rsidRPr="002668A5" w:rsidRDefault="00FF3C66" w:rsidP="007A41F6">
      <w:pPr>
        <w:tabs>
          <w:tab w:val="left" w:pos="567"/>
        </w:tabs>
      </w:pPr>
      <w:bookmarkStart w:id="3" w:name="OLE_LINK4"/>
      <w:bookmarkStart w:id="4" w:name="OLE_LINK5"/>
      <w:r w:rsidRPr="002668A5">
        <w:rPr>
          <w:rFonts w:hint="eastAsia"/>
        </w:rPr>
        <w:t>３．</w:t>
      </w:r>
      <w:r w:rsidR="00BA118C" w:rsidRPr="002668A5">
        <w:rPr>
          <w:rFonts w:hint="eastAsia"/>
        </w:rPr>
        <w:t>修了</w:t>
      </w:r>
      <w:r w:rsidR="0061542B" w:rsidRPr="002668A5">
        <w:rPr>
          <w:rFonts w:hint="eastAsia"/>
        </w:rPr>
        <w:t>証</w:t>
      </w:r>
      <w:r w:rsidR="00BA118C" w:rsidRPr="002668A5">
        <w:rPr>
          <w:rFonts w:hint="eastAsia"/>
        </w:rPr>
        <w:t>の発行の条件</w:t>
      </w:r>
    </w:p>
    <w:p w:rsidR="00BA118C" w:rsidRPr="002668A5" w:rsidRDefault="00BA118C" w:rsidP="007A41F6">
      <w:pPr>
        <w:tabs>
          <w:tab w:val="left" w:pos="567"/>
        </w:tabs>
        <w:ind w:firstLineChars="200" w:firstLine="440"/>
      </w:pPr>
      <w:r w:rsidRPr="002668A5">
        <w:rPr>
          <w:rFonts w:hint="eastAsia"/>
        </w:rPr>
        <w:t>本プログラムでは</w:t>
      </w:r>
      <w:r w:rsidR="009360AB" w:rsidRPr="002668A5">
        <w:rPr>
          <w:rFonts w:hint="eastAsia"/>
        </w:rPr>
        <w:t>次</w:t>
      </w:r>
      <w:r w:rsidRPr="002668A5">
        <w:rPr>
          <w:rFonts w:hint="eastAsia"/>
        </w:rPr>
        <w:t>の</w:t>
      </w:r>
      <w:r w:rsidR="00BB5F5D" w:rsidRPr="002668A5">
        <w:rPr>
          <w:rFonts w:hint="eastAsia"/>
        </w:rPr>
        <w:t>要件</w:t>
      </w:r>
      <w:r w:rsidRPr="002668A5">
        <w:rPr>
          <w:rFonts w:hint="eastAsia"/>
        </w:rPr>
        <w:t>を満たした学生に対して修了</w:t>
      </w:r>
      <w:r w:rsidR="003F794B" w:rsidRPr="002668A5">
        <w:rPr>
          <w:rFonts w:hint="eastAsia"/>
        </w:rPr>
        <w:t>証</w:t>
      </w:r>
      <w:r w:rsidRPr="002668A5">
        <w:rPr>
          <w:rFonts w:hint="eastAsia"/>
        </w:rPr>
        <w:t>を発行</w:t>
      </w:r>
      <w:r w:rsidR="006540F6" w:rsidRPr="002668A5">
        <w:rPr>
          <w:rFonts w:hint="eastAsia"/>
        </w:rPr>
        <w:t>します</w:t>
      </w:r>
      <w:r w:rsidRPr="002668A5">
        <w:rPr>
          <w:rFonts w:hint="eastAsia"/>
        </w:rPr>
        <w:t>。</w:t>
      </w:r>
    </w:p>
    <w:p w:rsidR="00BA118C" w:rsidRPr="002668A5" w:rsidRDefault="0042480C" w:rsidP="007A41F6">
      <w:pPr>
        <w:tabs>
          <w:tab w:val="left" w:pos="567"/>
        </w:tabs>
        <w:ind w:left="440"/>
        <w:rPr>
          <w:rFonts w:ascii="MS Mincho" w:hAnsi="MS Mincho" w:cs="MS Mincho"/>
        </w:rPr>
      </w:pPr>
      <w:r w:rsidRPr="002668A5">
        <w:rPr>
          <w:rFonts w:ascii="MS Mincho" w:hAnsi="MS Mincho" w:cs="MS Mincho" w:hint="eastAsia"/>
          <w:szCs w:val="21"/>
        </w:rPr>
        <w:t xml:space="preserve">① </w:t>
      </w:r>
      <w:r w:rsidR="006E23A9" w:rsidRPr="002668A5">
        <w:rPr>
          <w:rFonts w:ascii="MS Mincho" w:hAnsi="MS Mincho" w:cs="MS Mincho" w:hint="eastAsia"/>
          <w:szCs w:val="21"/>
        </w:rPr>
        <w:t>１</w:t>
      </w:r>
      <w:r w:rsidR="00BE37A4" w:rsidRPr="002668A5">
        <w:rPr>
          <w:rFonts w:ascii="MS Mincho" w:hAnsi="MS Mincho" w:cs="MS Mincho" w:hint="eastAsia"/>
          <w:szCs w:val="21"/>
        </w:rPr>
        <w:t>学期の単位取得科目が</w:t>
      </w:r>
      <w:r w:rsidR="006E23A9" w:rsidRPr="002668A5">
        <w:rPr>
          <w:rFonts w:ascii="MS Mincho" w:hAnsi="MS Mincho" w:cs="MS Mincho" w:hint="eastAsia"/>
          <w:szCs w:val="21"/>
        </w:rPr>
        <w:t>７</w:t>
      </w:r>
      <w:r w:rsidR="00BE37A4" w:rsidRPr="002668A5">
        <w:rPr>
          <w:rFonts w:ascii="MS Mincho" w:hAnsi="MS Mincho" w:cs="MS Mincho" w:hint="eastAsia"/>
          <w:szCs w:val="21"/>
        </w:rPr>
        <w:t>科目以上ある</w:t>
      </w:r>
      <w:r w:rsidR="00250340" w:rsidRPr="002668A5">
        <w:rPr>
          <w:rFonts w:ascii="MS Mincho" w:hAnsi="MS Mincho" w:cs="MS Mincho" w:hint="eastAsia"/>
          <w:szCs w:val="21"/>
        </w:rPr>
        <w:t>こと</w:t>
      </w:r>
    </w:p>
    <w:p w:rsidR="00BA118C" w:rsidRPr="002668A5" w:rsidRDefault="0042480C" w:rsidP="007A41F6">
      <w:pPr>
        <w:tabs>
          <w:tab w:val="left" w:pos="567"/>
        </w:tabs>
        <w:ind w:firstLineChars="200" w:firstLine="440"/>
        <w:rPr>
          <w:rFonts w:ascii="MS Mincho" w:hAnsi="MS Mincho" w:cs="MS Mincho"/>
        </w:rPr>
      </w:pPr>
      <w:r w:rsidRPr="002668A5">
        <w:rPr>
          <w:rFonts w:ascii="MS Mincho" w:hAnsi="MS Mincho" w:cs="MS Mincho" w:hint="eastAsia"/>
        </w:rPr>
        <w:t xml:space="preserve">② </w:t>
      </w:r>
      <w:r w:rsidR="00D67B8D" w:rsidRPr="002668A5">
        <w:rPr>
          <w:rFonts w:ascii="MS Mincho" w:hAnsi="MS Mincho" w:cs="MS Mincho" w:hint="eastAsia"/>
        </w:rPr>
        <w:t>二豊プログラム学習成果レポートを提出する</w:t>
      </w:r>
      <w:r w:rsidR="00250340" w:rsidRPr="002668A5">
        <w:rPr>
          <w:rFonts w:ascii="MS Mincho" w:hAnsi="MS Mincho" w:cs="MS Mincho" w:hint="eastAsia"/>
        </w:rPr>
        <w:t>こと</w:t>
      </w:r>
    </w:p>
    <w:p w:rsidR="00352E7F" w:rsidRPr="002668A5" w:rsidRDefault="00352E7F" w:rsidP="007A41F6">
      <w:pPr>
        <w:rPr>
          <w:rFonts w:ascii="MS Mincho" w:hAnsi="MS Mincho" w:cs="MS Mincho"/>
        </w:rPr>
      </w:pPr>
    </w:p>
    <w:p w:rsidR="00352E7F" w:rsidRPr="002668A5" w:rsidRDefault="00FF3C66" w:rsidP="007A41F6">
      <w:pPr>
        <w:tabs>
          <w:tab w:val="left" w:pos="567"/>
        </w:tabs>
      </w:pPr>
      <w:r w:rsidRPr="002668A5">
        <w:rPr>
          <w:rFonts w:ascii="MS Mincho" w:hAnsi="MS Mincho" w:cs="MS Mincho" w:hint="eastAsia"/>
        </w:rPr>
        <w:t>４．</w:t>
      </w:r>
      <w:r w:rsidR="00352E7F" w:rsidRPr="002668A5">
        <w:rPr>
          <w:rFonts w:ascii="MS Mincho" w:hAnsi="MS Mincho" w:cs="MS Mincho" w:hint="eastAsia"/>
        </w:rPr>
        <w:t>履修可能な科目について</w:t>
      </w:r>
    </w:p>
    <w:p w:rsidR="00D67B8D" w:rsidRPr="002668A5" w:rsidRDefault="00352E7F" w:rsidP="007A41F6">
      <w:pPr>
        <w:tabs>
          <w:tab w:val="left" w:pos="567"/>
        </w:tabs>
        <w:ind w:left="420" w:firstLineChars="9" w:firstLine="20"/>
        <w:rPr>
          <w:rFonts w:ascii="MS Mincho" w:hAnsi="MS Mincho" w:cs="MS Mincho"/>
        </w:rPr>
      </w:pPr>
      <w:r w:rsidRPr="002668A5">
        <w:rPr>
          <w:rFonts w:ascii="MS Mincho" w:hAnsi="MS Mincho" w:cs="MS Mincho" w:hint="eastAsia"/>
        </w:rPr>
        <w:t>次の</w:t>
      </w:r>
      <w:r w:rsidR="003B5C9D" w:rsidRPr="002668A5">
        <w:rPr>
          <w:rFonts w:ascii="MS Mincho" w:hAnsi="MS Mincho" w:cs="MS Mincho" w:hint="eastAsia"/>
        </w:rPr>
        <w:t>科</w:t>
      </w:r>
      <w:r w:rsidRPr="002668A5">
        <w:rPr>
          <w:rFonts w:ascii="MS Mincho" w:hAnsi="MS Mincho" w:cs="MS Mincho" w:hint="eastAsia"/>
        </w:rPr>
        <w:t>目が履修可能です。</w:t>
      </w:r>
      <w:r w:rsidR="009D2E85" w:rsidRPr="002668A5">
        <w:rPr>
          <w:rFonts w:ascii="MS Mincho" w:hAnsi="MS Mincho" w:cs="MS Mincho" w:hint="eastAsia"/>
        </w:rPr>
        <w:t>科目</w:t>
      </w:r>
      <w:r w:rsidR="003B5C9D" w:rsidRPr="002668A5">
        <w:rPr>
          <w:rFonts w:ascii="MS Mincho" w:hAnsi="MS Mincho" w:cs="MS Mincho" w:hint="eastAsia"/>
        </w:rPr>
        <w:t>履修に際しては担当教員の指導に従ってください。</w:t>
      </w:r>
    </w:p>
    <w:p w:rsidR="00352E7F" w:rsidRPr="002668A5" w:rsidRDefault="00275B3D" w:rsidP="007A41F6">
      <w:pPr>
        <w:tabs>
          <w:tab w:val="left" w:pos="567"/>
        </w:tabs>
        <w:ind w:left="420" w:firstLineChars="9" w:firstLine="20"/>
        <w:rPr>
          <w:rFonts w:ascii="MS Mincho" w:hAnsi="MS Mincho" w:cs="MS Mincho"/>
        </w:rPr>
      </w:pPr>
      <w:r w:rsidRPr="002668A5">
        <w:rPr>
          <w:rFonts w:ascii="MS Mincho" w:hAnsi="MS Mincho" w:cs="MS Mincho" w:hint="eastAsia"/>
        </w:rPr>
        <w:t>（ただし、受講が認められない場合もあります。）</w:t>
      </w:r>
    </w:p>
    <w:p w:rsidR="00352E7F" w:rsidRPr="002668A5" w:rsidRDefault="00352E7F" w:rsidP="007A41F6">
      <w:pPr>
        <w:ind w:leftChars="100" w:left="425" w:hangingChars="93" w:hanging="205"/>
      </w:pPr>
      <w:r w:rsidRPr="002668A5">
        <w:t>・</w:t>
      </w:r>
      <w:r w:rsidRPr="002668A5">
        <w:rPr>
          <w:rFonts w:hint="eastAsia"/>
        </w:rPr>
        <w:t>日本語・日本事情科目、国際理解教育科目。日本語科目は</w:t>
      </w:r>
      <w:r w:rsidR="00D67B8D" w:rsidRPr="002668A5">
        <w:rPr>
          <w:rFonts w:hint="eastAsia"/>
        </w:rPr>
        <w:t>、</w:t>
      </w:r>
      <w:r w:rsidRPr="002668A5">
        <w:rPr>
          <w:rFonts w:hint="eastAsia"/>
        </w:rPr>
        <w:t>日本語習得を目的とした言語ベースの科目です。</w:t>
      </w:r>
      <w:r w:rsidR="006437FB" w:rsidRPr="002668A5">
        <w:rPr>
          <w:rFonts w:hint="eastAsia"/>
        </w:rPr>
        <w:t>プレイスメントテストで</w:t>
      </w:r>
      <w:r w:rsidR="00227606" w:rsidRPr="002668A5">
        <w:rPr>
          <w:rFonts w:hint="eastAsia"/>
        </w:rPr>
        <w:t>受講する</w:t>
      </w:r>
      <w:r w:rsidR="006437FB" w:rsidRPr="002668A5">
        <w:rPr>
          <w:rFonts w:hint="eastAsia"/>
        </w:rPr>
        <w:t>レベルを決めます。</w:t>
      </w:r>
      <w:r w:rsidR="00F707A7" w:rsidRPr="002668A5">
        <w:rPr>
          <w:rFonts w:hint="eastAsia"/>
        </w:rPr>
        <w:t>日本事情科目及び国際理解教育科目は内容ベースの科目で『大分事情』『ポピュラーカルチャ―』『ソーシャルネットワークと大分からの発信</w:t>
      </w:r>
      <w:r w:rsidR="00F707A7" w:rsidRPr="002668A5">
        <w:t>I</w:t>
      </w:r>
      <w:r w:rsidR="00330E6B" w:rsidRPr="002668A5">
        <w:rPr>
          <w:rFonts w:hint="eastAsia"/>
        </w:rPr>
        <w:t>，</w:t>
      </w:r>
      <w:r w:rsidR="00F707A7" w:rsidRPr="002668A5">
        <w:rPr>
          <w:rFonts w:hint="eastAsia"/>
        </w:rPr>
        <w:t>II</w:t>
      </w:r>
      <w:r w:rsidR="00F707A7" w:rsidRPr="002668A5">
        <w:rPr>
          <w:rFonts w:hint="eastAsia"/>
        </w:rPr>
        <w:t>』『表現技術』『言語と社会』『レポート作成』</w:t>
      </w:r>
      <w:r w:rsidR="006437FB" w:rsidRPr="002668A5">
        <w:rPr>
          <w:rFonts w:hint="eastAsia"/>
        </w:rPr>
        <w:t>『日本語学』</w:t>
      </w:r>
      <w:r w:rsidR="000F2A84" w:rsidRPr="002668A5">
        <w:rPr>
          <w:rFonts w:hint="eastAsia"/>
        </w:rPr>
        <w:t>『ビジネスジャパニーズ演習』</w:t>
      </w:r>
      <w:r w:rsidR="00F707A7" w:rsidRPr="002668A5">
        <w:rPr>
          <w:rFonts w:hint="eastAsia"/>
        </w:rPr>
        <w:t>などがあります。</w:t>
      </w:r>
    </w:p>
    <w:p w:rsidR="00F707A7" w:rsidRPr="002668A5" w:rsidRDefault="00F707A7" w:rsidP="007A41F6">
      <w:pPr>
        <w:ind w:leftChars="100" w:left="425" w:hangingChars="93" w:hanging="205"/>
      </w:pPr>
      <w:r w:rsidRPr="002668A5">
        <w:t>・</w:t>
      </w:r>
      <w:r w:rsidRPr="002668A5">
        <w:rPr>
          <w:rFonts w:hint="eastAsia"/>
        </w:rPr>
        <w:t>教養</w:t>
      </w:r>
      <w:r w:rsidR="00275B3D" w:rsidRPr="002668A5">
        <w:rPr>
          <w:rFonts w:hint="eastAsia"/>
        </w:rPr>
        <w:t>教育</w:t>
      </w:r>
      <w:r w:rsidR="00D67B8D" w:rsidRPr="002668A5">
        <w:rPr>
          <w:rFonts w:hint="eastAsia"/>
        </w:rPr>
        <w:t>科目</w:t>
      </w:r>
    </w:p>
    <w:p w:rsidR="00F707A7" w:rsidRPr="002668A5" w:rsidRDefault="00F707A7" w:rsidP="007A41F6">
      <w:pPr>
        <w:ind w:leftChars="100" w:left="425" w:hangingChars="93" w:hanging="205"/>
      </w:pPr>
      <w:r w:rsidRPr="002668A5">
        <w:t>・</w:t>
      </w:r>
      <w:r w:rsidRPr="002668A5">
        <w:rPr>
          <w:rFonts w:hint="eastAsia"/>
        </w:rPr>
        <w:t>専門</w:t>
      </w:r>
      <w:r w:rsidR="00275B3D" w:rsidRPr="002668A5">
        <w:rPr>
          <w:rFonts w:hint="eastAsia"/>
        </w:rPr>
        <w:t>教育</w:t>
      </w:r>
      <w:r w:rsidRPr="002668A5">
        <w:rPr>
          <w:rFonts w:hint="eastAsia"/>
        </w:rPr>
        <w:t>科目</w:t>
      </w:r>
      <w:r w:rsidR="00275B3D" w:rsidRPr="002668A5">
        <w:rPr>
          <w:rFonts w:hint="eastAsia"/>
        </w:rPr>
        <w:t>（</w:t>
      </w:r>
      <w:r w:rsidR="009D2E85" w:rsidRPr="002668A5">
        <w:rPr>
          <w:rFonts w:hint="eastAsia"/>
        </w:rPr>
        <w:t>原則として</w:t>
      </w:r>
      <w:r w:rsidR="006437FB" w:rsidRPr="002668A5">
        <w:rPr>
          <w:rFonts w:hint="eastAsia"/>
        </w:rPr>
        <w:t>Ｎ１合格者のみ受講可能です。</w:t>
      </w:r>
      <w:r w:rsidR="00275B3D" w:rsidRPr="002668A5">
        <w:rPr>
          <w:rFonts w:hint="eastAsia"/>
        </w:rPr>
        <w:t>）</w:t>
      </w:r>
    </w:p>
    <w:p w:rsidR="003B2B69" w:rsidRPr="002668A5" w:rsidRDefault="003B2B69" w:rsidP="007A41F6">
      <w:pPr>
        <w:ind w:leftChars="100" w:left="425" w:hangingChars="93" w:hanging="205"/>
        <w:rPr>
          <w:rFonts w:asciiTheme="minorHAnsi" w:hAnsiTheme="minorHAnsi"/>
        </w:rPr>
      </w:pPr>
      <w:r w:rsidRPr="002668A5">
        <w:rPr>
          <w:rFonts w:asciiTheme="minorHAnsi" w:hAnsiTheme="minorHAnsi"/>
        </w:rPr>
        <w:t>・詳しい情報はこのサイトで確認してください。</w:t>
      </w:r>
    </w:p>
    <w:p w:rsidR="003B2B69" w:rsidRPr="002668A5" w:rsidRDefault="003B2B69" w:rsidP="007A41F6">
      <w:pPr>
        <w:rPr>
          <w:rFonts w:asciiTheme="minorHAnsi" w:hAnsiTheme="minorHAnsi" w:cs="MS Mincho"/>
        </w:rPr>
      </w:pPr>
      <w:r w:rsidRPr="002668A5">
        <w:rPr>
          <w:rFonts w:asciiTheme="minorHAnsi" w:hAnsiTheme="minorHAnsi" w:cs="MS Mincho"/>
        </w:rPr>
        <w:t xml:space="preserve">　　</w:t>
      </w:r>
      <w:hyperlink r:id="rId8" w:history="1">
        <w:r w:rsidR="00174E30" w:rsidRPr="002668A5">
          <w:rPr>
            <w:rStyle w:val="a7"/>
            <w:rFonts w:asciiTheme="minorHAnsi" w:hAnsiTheme="minorHAnsi" w:cs="MS Mincho"/>
            <w:color w:val="auto"/>
            <w:u w:val="none"/>
          </w:rPr>
          <w:t>http://www.cier.oita-u.ac.jp/j/academic.html</w:t>
        </w:r>
      </w:hyperlink>
    </w:p>
    <w:p w:rsidR="00D67B8D" w:rsidRPr="002668A5" w:rsidRDefault="00D67B8D" w:rsidP="007A41F6">
      <w:pPr>
        <w:rPr>
          <w:rStyle w:val="a7"/>
          <w:rFonts w:ascii="MS Mincho" w:hAnsi="MS Mincho" w:cs="MS Mincho"/>
          <w:color w:val="auto"/>
          <w:u w:val="none"/>
        </w:rPr>
      </w:pPr>
    </w:p>
    <w:p w:rsidR="007A41F6" w:rsidRPr="002668A5" w:rsidRDefault="007A41F6">
      <w:pPr>
        <w:widowControl/>
        <w:jc w:val="left"/>
      </w:pPr>
      <w:r w:rsidRPr="002668A5">
        <w:br w:type="page"/>
      </w:r>
    </w:p>
    <w:p w:rsidR="00BA118C" w:rsidRPr="002668A5" w:rsidRDefault="00FF3C66" w:rsidP="007A41F6">
      <w:pPr>
        <w:tabs>
          <w:tab w:val="left" w:pos="567"/>
        </w:tabs>
      </w:pPr>
      <w:r w:rsidRPr="002668A5">
        <w:rPr>
          <w:rFonts w:hint="eastAsia"/>
        </w:rPr>
        <w:lastRenderedPageBreak/>
        <w:t>５．</w:t>
      </w:r>
      <w:r w:rsidR="00F32422" w:rsidRPr="002668A5">
        <w:t>留学期間</w:t>
      </w:r>
    </w:p>
    <w:p w:rsidR="00DD3186" w:rsidRPr="002668A5" w:rsidRDefault="00D67B8D" w:rsidP="007A41F6">
      <w:pPr>
        <w:ind w:firstLineChars="100" w:firstLine="220"/>
        <w:outlineLvl w:val="0"/>
      </w:pPr>
      <w:r w:rsidRPr="002668A5">
        <w:rPr>
          <w:rFonts w:hint="eastAsia"/>
        </w:rPr>
        <w:t>６</w:t>
      </w:r>
      <w:r w:rsidR="00DD3186" w:rsidRPr="002668A5">
        <w:t>ヶ月</w:t>
      </w:r>
    </w:p>
    <w:p w:rsidR="007A41F6" w:rsidRPr="002668A5" w:rsidRDefault="007A41F6" w:rsidP="007A41F6">
      <w:pPr>
        <w:outlineLvl w:val="0"/>
      </w:pPr>
      <w:r w:rsidRPr="002668A5">
        <w:t xml:space="preserve">       4</w:t>
      </w:r>
      <w:r w:rsidRPr="002668A5">
        <w:rPr>
          <w:rFonts w:hint="eastAsia"/>
        </w:rPr>
        <w:t>月</w:t>
      </w:r>
      <w:r w:rsidR="00174E30" w:rsidRPr="002668A5">
        <w:t>入学希望者：</w:t>
      </w:r>
      <w:r w:rsidR="00DD3186" w:rsidRPr="002668A5">
        <w:t>201</w:t>
      </w:r>
      <w:r w:rsidR="00B94A93" w:rsidRPr="002668A5">
        <w:t>7</w:t>
      </w:r>
      <w:r w:rsidR="00DD3186" w:rsidRPr="002668A5">
        <w:t>年</w:t>
      </w:r>
      <w:r w:rsidR="00DD3186" w:rsidRPr="002668A5">
        <w:rPr>
          <w:rFonts w:hint="eastAsia"/>
        </w:rPr>
        <w:t>4</w:t>
      </w:r>
      <w:r w:rsidR="00DD3186" w:rsidRPr="002668A5">
        <w:t>月から</w:t>
      </w:r>
      <w:r w:rsidR="00DD3186" w:rsidRPr="002668A5">
        <w:t>20</w:t>
      </w:r>
      <w:r w:rsidR="00DD3186" w:rsidRPr="002668A5">
        <w:rPr>
          <w:rFonts w:hint="eastAsia"/>
        </w:rPr>
        <w:t>1</w:t>
      </w:r>
      <w:r w:rsidR="00B94A93" w:rsidRPr="002668A5">
        <w:t>7</w:t>
      </w:r>
      <w:r w:rsidR="00DD3186" w:rsidRPr="002668A5">
        <w:t>年</w:t>
      </w:r>
      <w:r w:rsidR="00DD3186" w:rsidRPr="002668A5">
        <w:rPr>
          <w:rFonts w:hint="eastAsia"/>
        </w:rPr>
        <w:t>8</w:t>
      </w:r>
      <w:r w:rsidR="00DD3186" w:rsidRPr="002668A5">
        <w:t>月まで</w:t>
      </w:r>
    </w:p>
    <w:p w:rsidR="00DD3186" w:rsidRPr="002668A5" w:rsidRDefault="00D67B8D" w:rsidP="007A41F6">
      <w:pPr>
        <w:ind w:leftChars="300" w:left="660" w:firstLineChars="50" w:firstLine="110"/>
      </w:pPr>
      <w:r w:rsidRPr="002668A5">
        <w:rPr>
          <w:rFonts w:hint="eastAsia"/>
        </w:rPr>
        <w:t>10</w:t>
      </w:r>
      <w:r w:rsidR="00174E30" w:rsidRPr="002668A5">
        <w:t>月入学希望者：</w:t>
      </w:r>
      <w:r w:rsidR="00DD3186" w:rsidRPr="002668A5">
        <w:t>201</w:t>
      </w:r>
      <w:r w:rsidR="00B94A93" w:rsidRPr="002668A5">
        <w:t>7</w:t>
      </w:r>
      <w:r w:rsidR="00DD3186" w:rsidRPr="002668A5">
        <w:t>年</w:t>
      </w:r>
      <w:r w:rsidR="00DD3186" w:rsidRPr="002668A5">
        <w:rPr>
          <w:rFonts w:hint="eastAsia"/>
        </w:rPr>
        <w:t>10</w:t>
      </w:r>
      <w:r w:rsidR="00DD3186" w:rsidRPr="002668A5">
        <w:t>月から</w:t>
      </w:r>
      <w:r w:rsidR="00DD3186" w:rsidRPr="002668A5">
        <w:t>20</w:t>
      </w:r>
      <w:r w:rsidR="00DD3186" w:rsidRPr="002668A5">
        <w:rPr>
          <w:rFonts w:hint="eastAsia"/>
        </w:rPr>
        <w:t>1</w:t>
      </w:r>
      <w:r w:rsidR="00B94A93" w:rsidRPr="002668A5">
        <w:t>8</w:t>
      </w:r>
      <w:r w:rsidR="00DD3186" w:rsidRPr="002668A5">
        <w:t>年</w:t>
      </w:r>
      <w:r w:rsidR="00DD3186" w:rsidRPr="002668A5">
        <w:rPr>
          <w:rFonts w:hint="eastAsia"/>
        </w:rPr>
        <w:t>2</w:t>
      </w:r>
      <w:r w:rsidR="00DD3186" w:rsidRPr="002668A5">
        <w:t>月まで</w:t>
      </w:r>
    </w:p>
    <w:p w:rsidR="00F83D01" w:rsidRPr="002668A5" w:rsidRDefault="00D67B8D" w:rsidP="007A41F6">
      <w:pPr>
        <w:ind w:leftChars="100" w:left="440" w:hangingChars="100" w:hanging="220"/>
      </w:pPr>
      <w:r w:rsidRPr="002668A5">
        <w:rPr>
          <w:rFonts w:hint="eastAsia"/>
        </w:rPr>
        <w:t>１</w:t>
      </w:r>
      <w:r w:rsidR="00F32422" w:rsidRPr="002668A5">
        <w:t>年間</w:t>
      </w:r>
    </w:p>
    <w:p w:rsidR="00F83D01" w:rsidRPr="002668A5" w:rsidRDefault="007A41F6" w:rsidP="007A41F6">
      <w:pPr>
        <w:ind w:leftChars="200" w:left="440" w:firstLineChars="150" w:firstLine="330"/>
      </w:pPr>
      <w:r w:rsidRPr="002668A5">
        <w:rPr>
          <w:rFonts w:hint="eastAsia"/>
        </w:rPr>
        <w:t>4</w:t>
      </w:r>
      <w:r w:rsidR="00174E30" w:rsidRPr="002668A5">
        <w:t>月入学希望者：</w:t>
      </w:r>
      <w:r w:rsidR="00F83D01" w:rsidRPr="002668A5">
        <w:t>20</w:t>
      </w:r>
      <w:r w:rsidR="00F83D01" w:rsidRPr="002668A5">
        <w:rPr>
          <w:rFonts w:hint="eastAsia"/>
        </w:rPr>
        <w:t>1</w:t>
      </w:r>
      <w:r w:rsidR="00B94A93" w:rsidRPr="002668A5">
        <w:t>7</w:t>
      </w:r>
      <w:r w:rsidR="00F83D01" w:rsidRPr="002668A5">
        <w:t>年</w:t>
      </w:r>
      <w:r w:rsidR="00F83D01" w:rsidRPr="002668A5">
        <w:rPr>
          <w:rFonts w:hint="eastAsia"/>
        </w:rPr>
        <w:t>4</w:t>
      </w:r>
      <w:r w:rsidR="00F83D01" w:rsidRPr="002668A5">
        <w:t>月から</w:t>
      </w:r>
      <w:r w:rsidR="00F83D01" w:rsidRPr="002668A5">
        <w:t>201</w:t>
      </w:r>
      <w:r w:rsidR="00B94A93" w:rsidRPr="002668A5">
        <w:t>8</w:t>
      </w:r>
      <w:r w:rsidR="00F83D01" w:rsidRPr="002668A5">
        <w:t>年</w:t>
      </w:r>
      <w:r w:rsidR="00F83D01" w:rsidRPr="002668A5">
        <w:rPr>
          <w:rFonts w:hint="eastAsia"/>
        </w:rPr>
        <w:t>2</w:t>
      </w:r>
      <w:r w:rsidR="00F83D01" w:rsidRPr="002668A5">
        <w:t>月まで</w:t>
      </w:r>
    </w:p>
    <w:p w:rsidR="00ED67A3" w:rsidRPr="002668A5" w:rsidRDefault="00951753" w:rsidP="007A41F6">
      <w:pPr>
        <w:ind w:leftChars="200" w:left="440" w:firstLineChars="100" w:firstLine="220"/>
      </w:pPr>
      <w:r w:rsidRPr="002668A5">
        <w:rPr>
          <w:rFonts w:hint="eastAsia"/>
        </w:rPr>
        <w:t>10</w:t>
      </w:r>
      <w:r w:rsidR="00174E30" w:rsidRPr="002668A5">
        <w:t>月入学希望者：</w:t>
      </w:r>
      <w:r w:rsidR="00BA1F81" w:rsidRPr="002668A5">
        <w:t>20</w:t>
      </w:r>
      <w:r w:rsidR="00ED67A3" w:rsidRPr="002668A5">
        <w:t>1</w:t>
      </w:r>
      <w:r w:rsidR="00B94A93" w:rsidRPr="002668A5">
        <w:t>7</w:t>
      </w:r>
      <w:r w:rsidR="00BA1F81" w:rsidRPr="002668A5">
        <w:t>年</w:t>
      </w:r>
      <w:r w:rsidRPr="002668A5">
        <w:rPr>
          <w:rFonts w:hint="eastAsia"/>
        </w:rPr>
        <w:t>10</w:t>
      </w:r>
      <w:r w:rsidR="00245FB7" w:rsidRPr="002668A5">
        <w:t>月から</w:t>
      </w:r>
      <w:r w:rsidR="00BA1F81" w:rsidRPr="002668A5">
        <w:t>20</w:t>
      </w:r>
      <w:r w:rsidR="00F83D01" w:rsidRPr="002668A5">
        <w:t>1</w:t>
      </w:r>
      <w:r w:rsidR="00B94A93" w:rsidRPr="002668A5">
        <w:t>8</w:t>
      </w:r>
      <w:r w:rsidR="00BA1F81" w:rsidRPr="002668A5">
        <w:t>年</w:t>
      </w:r>
      <w:r w:rsidRPr="002668A5">
        <w:rPr>
          <w:rFonts w:hint="eastAsia"/>
        </w:rPr>
        <w:t>8</w:t>
      </w:r>
      <w:r w:rsidR="00F32422" w:rsidRPr="002668A5">
        <w:t>月まで</w:t>
      </w:r>
    </w:p>
    <w:p w:rsidR="00FF3C66" w:rsidRPr="002668A5" w:rsidRDefault="00FF3C66" w:rsidP="007A41F6">
      <w:pPr>
        <w:tabs>
          <w:tab w:val="left" w:pos="567"/>
        </w:tabs>
        <w:rPr>
          <w:szCs w:val="21"/>
        </w:rPr>
      </w:pPr>
    </w:p>
    <w:bookmarkEnd w:id="3"/>
    <w:bookmarkEnd w:id="4"/>
    <w:p w:rsidR="00BA118C" w:rsidRPr="002668A5" w:rsidRDefault="00FF3C66" w:rsidP="007A41F6">
      <w:pPr>
        <w:tabs>
          <w:tab w:val="left" w:pos="567"/>
        </w:tabs>
        <w:spacing w:line="340" w:lineRule="exact"/>
      </w:pPr>
      <w:r w:rsidRPr="002668A5">
        <w:rPr>
          <w:rFonts w:hint="eastAsia"/>
        </w:rPr>
        <w:t>６．</w:t>
      </w:r>
      <w:r w:rsidR="00F32422" w:rsidRPr="002668A5">
        <w:t>応募提出書類</w:t>
      </w:r>
    </w:p>
    <w:p w:rsidR="00FD38CA" w:rsidRPr="002668A5" w:rsidRDefault="00F32422" w:rsidP="007A41F6">
      <w:pPr>
        <w:spacing w:line="340" w:lineRule="exact"/>
        <w:ind w:firstLineChars="100" w:firstLine="220"/>
        <w:rPr>
          <w:rFonts w:cs="Arial"/>
        </w:rPr>
      </w:pPr>
      <w:r w:rsidRPr="002668A5">
        <w:rPr>
          <w:rFonts w:ascii="MS Mincho" w:hAnsi="MS Mincho" w:cs="MS Mincho" w:hint="eastAsia"/>
        </w:rPr>
        <w:t>①</w:t>
      </w:r>
      <w:r w:rsidR="00B52F8E" w:rsidRPr="002668A5">
        <w:rPr>
          <w:rFonts w:asciiTheme="minorHAnsi" w:hAnsiTheme="minorHAnsi" w:cs="MS Mincho"/>
        </w:rPr>
        <w:t>201</w:t>
      </w:r>
      <w:r w:rsidR="00B94A93" w:rsidRPr="002668A5">
        <w:rPr>
          <w:rFonts w:asciiTheme="minorHAnsi" w:hAnsiTheme="minorHAnsi" w:cs="MS Mincho"/>
        </w:rPr>
        <w:t>7</w:t>
      </w:r>
      <w:r w:rsidR="00B52F8E" w:rsidRPr="002668A5">
        <w:rPr>
          <w:rFonts w:asciiTheme="minorHAnsi" w:hAnsiTheme="minorHAnsi" w:cs="MS Mincho"/>
        </w:rPr>
        <w:t>年</w:t>
      </w:r>
      <w:r w:rsidR="00B52F8E" w:rsidRPr="002668A5">
        <w:rPr>
          <w:rFonts w:ascii="MS Mincho" w:hAnsi="MS Mincho" w:cs="MS Mincho" w:hint="eastAsia"/>
        </w:rPr>
        <w:t>度「</w:t>
      </w:r>
      <w:r w:rsidRPr="002668A5">
        <w:rPr>
          <w:rFonts w:cs="Arial"/>
        </w:rPr>
        <w:t>二豊プログラム</w:t>
      </w:r>
      <w:r w:rsidR="00B52F8E" w:rsidRPr="002668A5">
        <w:rPr>
          <w:rFonts w:cs="Arial" w:hint="eastAsia"/>
        </w:rPr>
        <w:t>」（</w:t>
      </w:r>
      <w:r w:rsidRPr="002668A5">
        <w:rPr>
          <w:rFonts w:cs="Arial"/>
        </w:rPr>
        <w:t>日本語によるプログラム</w:t>
      </w:r>
      <w:r w:rsidR="00B52F8E" w:rsidRPr="002668A5">
        <w:rPr>
          <w:rFonts w:cs="Arial" w:hint="eastAsia"/>
        </w:rPr>
        <w:t>）応募</w:t>
      </w:r>
      <w:r w:rsidRPr="002668A5">
        <w:rPr>
          <w:rFonts w:cs="Arial"/>
        </w:rPr>
        <w:t>申請書</w:t>
      </w:r>
    </w:p>
    <w:p w:rsidR="0043284A" w:rsidRPr="002668A5" w:rsidRDefault="00EA7324" w:rsidP="007A41F6">
      <w:pPr>
        <w:spacing w:line="340" w:lineRule="exact"/>
        <w:ind w:firstLineChars="100" w:firstLine="220"/>
      </w:pPr>
      <w:r w:rsidRPr="002668A5">
        <w:rPr>
          <w:rFonts w:ascii="MS Mincho" w:hAnsi="MS Mincho" w:cs="MS Mincho" w:hint="eastAsia"/>
        </w:rPr>
        <w:t>②</w:t>
      </w:r>
      <w:r w:rsidR="0043284A" w:rsidRPr="002668A5">
        <w:t>履歴書（小学校入学から）氏名・連絡先・署名のこと（様式は任意）</w:t>
      </w:r>
    </w:p>
    <w:p w:rsidR="00F32422" w:rsidRPr="002668A5" w:rsidRDefault="00F32422" w:rsidP="007A41F6">
      <w:pPr>
        <w:spacing w:line="340" w:lineRule="exact"/>
        <w:ind w:firstLineChars="100" w:firstLine="220"/>
      </w:pPr>
      <w:r w:rsidRPr="002668A5">
        <w:t xml:space="preserve">　・申請者本人が記入してください。</w:t>
      </w:r>
    </w:p>
    <w:p w:rsidR="00D67B8D" w:rsidRPr="002668A5" w:rsidRDefault="00D67B8D" w:rsidP="007A41F6">
      <w:pPr>
        <w:spacing w:line="340" w:lineRule="exact"/>
        <w:ind w:firstLineChars="100" w:firstLine="220"/>
      </w:pPr>
      <w:r w:rsidRPr="002668A5">
        <w:rPr>
          <w:rFonts w:hint="eastAsia"/>
        </w:rPr>
        <w:t>③</w:t>
      </w:r>
      <w:r w:rsidR="00F32422" w:rsidRPr="002668A5">
        <w:t>受入れ候補者推薦書</w:t>
      </w:r>
    </w:p>
    <w:p w:rsidR="00F83D01" w:rsidRPr="002668A5" w:rsidRDefault="00F32422" w:rsidP="007A41F6">
      <w:pPr>
        <w:spacing w:line="340" w:lineRule="exact"/>
        <w:ind w:firstLineChars="200" w:firstLine="440"/>
      </w:pPr>
      <w:r w:rsidRPr="002668A5">
        <w:t>・申請者の在籍大学の教員が記入してください。</w:t>
      </w:r>
    </w:p>
    <w:p w:rsidR="00F32422" w:rsidRPr="002668A5" w:rsidRDefault="00F32422" w:rsidP="007A41F6">
      <w:pPr>
        <w:spacing w:line="340" w:lineRule="exact"/>
        <w:ind w:firstLineChars="200" w:firstLine="440"/>
      </w:pPr>
      <w:r w:rsidRPr="002668A5">
        <w:t>・推薦理由を明確に記入してください。</w:t>
      </w:r>
    </w:p>
    <w:p w:rsidR="00F32422" w:rsidRPr="002668A5" w:rsidRDefault="00DC5AF1" w:rsidP="007A41F6">
      <w:pPr>
        <w:spacing w:line="340" w:lineRule="exact"/>
        <w:ind w:firstLineChars="100" w:firstLine="220"/>
      </w:pPr>
      <w:r w:rsidRPr="002668A5">
        <w:rPr>
          <w:rFonts w:ascii="MS Mincho" w:hAnsi="MS Mincho" w:cs="MS Mincho" w:hint="eastAsia"/>
        </w:rPr>
        <w:t>④</w:t>
      </w:r>
      <w:r w:rsidR="00F32422" w:rsidRPr="002668A5">
        <w:t>在学証明書（在籍大学が発行したもの）</w:t>
      </w:r>
    </w:p>
    <w:p w:rsidR="00F32422" w:rsidRPr="002668A5" w:rsidRDefault="00DC5AF1" w:rsidP="007A41F6">
      <w:pPr>
        <w:spacing w:line="340" w:lineRule="exact"/>
        <w:ind w:firstLineChars="100" w:firstLine="220"/>
      </w:pPr>
      <w:r w:rsidRPr="002668A5">
        <w:rPr>
          <w:rFonts w:ascii="MS Mincho" w:hAnsi="MS Mincho" w:cs="MS Mincho" w:hint="eastAsia"/>
        </w:rPr>
        <w:t>⑤</w:t>
      </w:r>
      <w:r w:rsidR="00F32422" w:rsidRPr="002668A5">
        <w:t>成績証明書（在籍大学が発行したもの）</w:t>
      </w:r>
    </w:p>
    <w:p w:rsidR="00F32422" w:rsidRPr="002668A5" w:rsidRDefault="00DC5AF1" w:rsidP="007A41F6">
      <w:pPr>
        <w:spacing w:line="340" w:lineRule="exact"/>
        <w:ind w:leftChars="100" w:left="550" w:hangingChars="150" w:hanging="330"/>
      </w:pPr>
      <w:r w:rsidRPr="002668A5">
        <w:rPr>
          <w:rFonts w:ascii="MS Mincho" w:hAnsi="MS Mincho" w:cs="MS Mincho" w:hint="eastAsia"/>
        </w:rPr>
        <w:t>⑥</w:t>
      </w:r>
      <w:r w:rsidR="00CC2C90" w:rsidRPr="002668A5">
        <w:rPr>
          <w:rFonts w:cs="MS Mincho"/>
        </w:rPr>
        <w:t>本人宛に郵送された</w:t>
      </w:r>
      <w:r w:rsidR="00CC2C90" w:rsidRPr="002668A5">
        <w:t>日本語能力試験合否結果通知書、もしくは、そのコピーで、点数も明記してあるもの。（インターネット画面のコピー、インターネットからダウンロードした書類</w:t>
      </w:r>
      <w:r w:rsidR="007B0BBE" w:rsidRPr="002668A5">
        <w:t>、もしくは、そのコピーは不可。）</w:t>
      </w:r>
    </w:p>
    <w:p w:rsidR="00DC5AF1" w:rsidRPr="002668A5" w:rsidRDefault="00DC5AF1" w:rsidP="007A41F6">
      <w:pPr>
        <w:spacing w:line="340" w:lineRule="exact"/>
        <w:ind w:firstLineChars="100" w:firstLine="220"/>
        <w:rPr>
          <w:rFonts w:ascii="MS Mincho" w:hAnsi="MS Mincho" w:cs="MS Mincho"/>
        </w:rPr>
      </w:pPr>
      <w:r w:rsidRPr="002668A5">
        <w:rPr>
          <w:rFonts w:hint="eastAsia"/>
        </w:rPr>
        <w:t>⑦</w:t>
      </w:r>
      <w:r w:rsidRPr="002668A5">
        <w:t>日本語能力評価用紙（この書類は日本語担当教員が記入して厳封してください）</w:t>
      </w:r>
    </w:p>
    <w:p w:rsidR="00DC5AF1" w:rsidRPr="002668A5" w:rsidRDefault="00DC5AF1" w:rsidP="007A41F6">
      <w:pPr>
        <w:spacing w:line="340" w:lineRule="exact"/>
        <w:ind w:firstLineChars="100" w:firstLine="220"/>
      </w:pPr>
      <w:r w:rsidRPr="002668A5">
        <w:rPr>
          <w:rFonts w:ascii="MS Mincho" w:hAnsi="MS Mincho" w:cs="MS Mincho" w:hint="eastAsia"/>
        </w:rPr>
        <w:t>⑧</w:t>
      </w:r>
      <w:r w:rsidRPr="002668A5">
        <w:t>健康診断書</w:t>
      </w:r>
    </w:p>
    <w:p w:rsidR="00DC5AF1" w:rsidRPr="002668A5" w:rsidRDefault="00DC5AF1" w:rsidP="007A41F6">
      <w:pPr>
        <w:spacing w:line="340" w:lineRule="exact"/>
        <w:ind w:firstLineChars="200" w:firstLine="440"/>
      </w:pPr>
      <w:r w:rsidRPr="002668A5">
        <w:t>・医師の診断を受けて記入してもらってください。</w:t>
      </w:r>
    </w:p>
    <w:p w:rsidR="00F32422" w:rsidRPr="002668A5" w:rsidRDefault="006E23A9" w:rsidP="007A41F6">
      <w:pPr>
        <w:spacing w:line="340" w:lineRule="exact"/>
        <w:ind w:firstLine="220"/>
      </w:pPr>
      <w:r w:rsidRPr="002668A5">
        <w:rPr>
          <w:rFonts w:cs="Arial" w:hint="eastAsia"/>
        </w:rPr>
        <w:t>⑨</w:t>
      </w:r>
      <w:r w:rsidR="00F32422" w:rsidRPr="002668A5">
        <w:rPr>
          <w:rFonts w:cs="Arial"/>
        </w:rPr>
        <w:t>銀行預金残高証明書</w:t>
      </w:r>
    </w:p>
    <w:p w:rsidR="00B92D09" w:rsidRPr="002668A5" w:rsidRDefault="00B92D09" w:rsidP="007A41F6">
      <w:pPr>
        <w:spacing w:line="340" w:lineRule="exact"/>
        <w:ind w:firstLineChars="200" w:firstLine="440"/>
      </w:pPr>
      <w:r w:rsidRPr="002668A5">
        <w:t>・残高には、留学希望期間が</w:t>
      </w:r>
      <w:r w:rsidR="00A62098" w:rsidRPr="002668A5">
        <w:rPr>
          <w:rFonts w:hint="eastAsia"/>
        </w:rPr>
        <w:t>６ヶ月</w:t>
      </w:r>
      <w:r w:rsidRPr="002668A5">
        <w:t>の人は</w:t>
      </w:r>
      <w:r w:rsidR="006E23A9" w:rsidRPr="002668A5">
        <w:rPr>
          <w:rFonts w:hint="eastAsia"/>
        </w:rPr>
        <w:t>４０</w:t>
      </w:r>
      <w:r w:rsidRPr="002668A5">
        <w:t>万円、１年間の人は</w:t>
      </w:r>
      <w:r w:rsidR="006E23A9" w:rsidRPr="002668A5">
        <w:rPr>
          <w:rFonts w:hint="eastAsia"/>
        </w:rPr>
        <w:t>７０</w:t>
      </w:r>
      <w:r w:rsidRPr="002668A5">
        <w:t>万円必要です。</w:t>
      </w:r>
    </w:p>
    <w:p w:rsidR="0043284A" w:rsidRPr="002668A5" w:rsidRDefault="006E23A9" w:rsidP="007A41F6">
      <w:pPr>
        <w:spacing w:line="340" w:lineRule="exact"/>
        <w:ind w:firstLineChars="100" w:firstLine="220"/>
      </w:pPr>
      <w:r w:rsidRPr="002668A5">
        <w:rPr>
          <w:rFonts w:hint="eastAsia"/>
        </w:rPr>
        <w:t>⑩</w:t>
      </w:r>
      <w:r w:rsidR="0043284A" w:rsidRPr="002668A5">
        <w:t>在留資格認定証明書交付申請書</w:t>
      </w:r>
      <w:r w:rsidR="00D20DB9" w:rsidRPr="002668A5">
        <w:rPr>
          <w:rFonts w:hint="eastAsia"/>
        </w:rPr>
        <w:t>（申請人用</w:t>
      </w:r>
      <w:r w:rsidRPr="002668A5">
        <w:rPr>
          <w:rFonts w:hint="eastAsia"/>
        </w:rPr>
        <w:t>１</w:t>
      </w:r>
      <w:r w:rsidR="00D20DB9" w:rsidRPr="002668A5">
        <w:rPr>
          <w:rFonts w:hint="eastAsia"/>
        </w:rPr>
        <w:t>・</w:t>
      </w:r>
      <w:r w:rsidRPr="002668A5">
        <w:rPr>
          <w:rFonts w:hint="eastAsia"/>
        </w:rPr>
        <w:t>２</w:t>
      </w:r>
      <w:r w:rsidR="00D20DB9" w:rsidRPr="002668A5">
        <w:rPr>
          <w:rFonts w:hint="eastAsia"/>
        </w:rPr>
        <w:t>・</w:t>
      </w:r>
      <w:r w:rsidRPr="002668A5">
        <w:rPr>
          <w:rFonts w:hint="eastAsia"/>
        </w:rPr>
        <w:t>３</w:t>
      </w:r>
      <w:r w:rsidR="00D20DB9" w:rsidRPr="002668A5">
        <w:rPr>
          <w:rFonts w:hint="eastAsia"/>
        </w:rPr>
        <w:t>）</w:t>
      </w:r>
    </w:p>
    <w:p w:rsidR="0043284A" w:rsidRPr="002668A5" w:rsidRDefault="00EA7324" w:rsidP="007A41F6">
      <w:pPr>
        <w:spacing w:line="340" w:lineRule="exact"/>
        <w:ind w:firstLineChars="100" w:firstLine="220"/>
        <w:rPr>
          <w:lang w:eastAsia="zh-CN"/>
        </w:rPr>
      </w:pPr>
      <w:r w:rsidRPr="002668A5">
        <w:rPr>
          <w:rFonts w:hint="eastAsia"/>
          <w:lang w:eastAsia="zh-CN"/>
        </w:rPr>
        <w:t>⑪</w:t>
      </w:r>
      <w:r w:rsidR="0043284A" w:rsidRPr="002668A5">
        <w:rPr>
          <w:lang w:eastAsia="zh-CN"/>
        </w:rPr>
        <w:t>写真（</w:t>
      </w:r>
      <w:r w:rsidR="00F22FC0" w:rsidRPr="002668A5">
        <w:rPr>
          <w:rFonts w:hint="eastAsia"/>
          <w:lang w:eastAsia="zh-CN"/>
        </w:rPr>
        <w:t>4</w:t>
      </w:r>
      <w:r w:rsidR="0043284A" w:rsidRPr="002668A5">
        <w:rPr>
          <w:lang w:eastAsia="zh-CN"/>
        </w:rPr>
        <w:t>cm×</w:t>
      </w:r>
      <w:r w:rsidR="00F22FC0" w:rsidRPr="002668A5">
        <w:rPr>
          <w:rFonts w:hint="eastAsia"/>
          <w:lang w:eastAsia="zh-CN"/>
        </w:rPr>
        <w:t>3</w:t>
      </w:r>
      <w:r w:rsidR="0043284A" w:rsidRPr="002668A5">
        <w:rPr>
          <w:lang w:eastAsia="zh-CN"/>
        </w:rPr>
        <w:t>cm</w:t>
      </w:r>
      <w:r w:rsidR="0043284A" w:rsidRPr="002668A5">
        <w:rPr>
          <w:lang w:eastAsia="zh-CN"/>
        </w:rPr>
        <w:t>）</w:t>
      </w:r>
      <w:r w:rsidR="006E23A9" w:rsidRPr="002668A5">
        <w:rPr>
          <w:rFonts w:hint="eastAsia"/>
          <w:lang w:eastAsia="zh-CN"/>
        </w:rPr>
        <w:t>３</w:t>
      </w:r>
      <w:r w:rsidR="0043284A" w:rsidRPr="002668A5">
        <w:rPr>
          <w:lang w:eastAsia="zh-CN"/>
        </w:rPr>
        <w:t>枚</w:t>
      </w:r>
    </w:p>
    <w:p w:rsidR="0043284A" w:rsidRPr="002668A5" w:rsidRDefault="0043284A" w:rsidP="007A41F6">
      <w:pPr>
        <w:spacing w:line="340" w:lineRule="exact"/>
        <w:ind w:firstLineChars="200" w:firstLine="440"/>
      </w:pPr>
      <w:r w:rsidRPr="002668A5">
        <w:t>・</w:t>
      </w:r>
      <w:r w:rsidR="006E23A9" w:rsidRPr="002668A5">
        <w:rPr>
          <w:rFonts w:hint="eastAsia"/>
        </w:rPr>
        <w:t>６</w:t>
      </w:r>
      <w:r w:rsidRPr="002668A5">
        <w:t>ヶ月以内に撮影されたもの</w:t>
      </w:r>
    </w:p>
    <w:p w:rsidR="0043284A" w:rsidRPr="002668A5" w:rsidRDefault="0043284A" w:rsidP="007A41F6">
      <w:pPr>
        <w:spacing w:line="340" w:lineRule="exact"/>
        <w:ind w:firstLineChars="200" w:firstLine="440"/>
      </w:pPr>
      <w:r w:rsidRPr="002668A5">
        <w:t>・裏に申請者の氏名を記入してください。</w:t>
      </w:r>
    </w:p>
    <w:p w:rsidR="00F32422" w:rsidRPr="002668A5" w:rsidRDefault="00F32422" w:rsidP="007A41F6">
      <w:pPr>
        <w:spacing w:line="340" w:lineRule="exact"/>
        <w:ind w:firstLineChars="100" w:firstLine="220"/>
      </w:pPr>
    </w:p>
    <w:p w:rsidR="00F32422" w:rsidRPr="002668A5" w:rsidRDefault="00F32422" w:rsidP="007A41F6">
      <w:pPr>
        <w:spacing w:line="340" w:lineRule="exact"/>
        <w:ind w:left="513" w:hanging="220"/>
      </w:pPr>
      <w:r w:rsidRPr="002668A5">
        <w:rPr>
          <w:rFonts w:hint="eastAsia"/>
        </w:rPr>
        <w:t>※</w:t>
      </w:r>
      <w:r w:rsidR="00A62098" w:rsidRPr="002668A5">
        <w:rPr>
          <w:rFonts w:hint="eastAsia"/>
        </w:rPr>
        <w:t>１</w:t>
      </w:r>
      <w:r w:rsidRPr="002668A5">
        <w:t xml:space="preserve">　上記</w:t>
      </w:r>
      <w:r w:rsidRPr="002668A5">
        <w:rPr>
          <w:rFonts w:hint="eastAsia"/>
        </w:rPr>
        <w:t>①</w:t>
      </w:r>
      <w:r w:rsidRPr="002668A5">
        <w:t>は日本語で</w:t>
      </w:r>
      <w:r w:rsidR="00432B42" w:rsidRPr="002668A5">
        <w:t>、</w:t>
      </w:r>
      <w:r w:rsidRPr="002668A5">
        <w:rPr>
          <w:rFonts w:hint="eastAsia"/>
        </w:rPr>
        <w:t>②</w:t>
      </w:r>
      <w:r w:rsidRPr="002668A5">
        <w:t>～</w:t>
      </w:r>
      <w:r w:rsidR="00D43BAB" w:rsidRPr="002668A5">
        <w:rPr>
          <w:rFonts w:hint="eastAsia"/>
        </w:rPr>
        <w:t>⑩</w:t>
      </w:r>
      <w:r w:rsidRPr="002668A5">
        <w:t>は日本語または英語で記入してください。</w:t>
      </w:r>
    </w:p>
    <w:p w:rsidR="00FF3C66" w:rsidRPr="002668A5" w:rsidRDefault="00F32422" w:rsidP="007A41F6">
      <w:pPr>
        <w:spacing w:line="340" w:lineRule="exact"/>
        <w:ind w:left="950" w:hanging="660"/>
      </w:pPr>
      <w:r w:rsidRPr="002668A5">
        <w:rPr>
          <w:rFonts w:hint="eastAsia"/>
        </w:rPr>
        <w:t>※</w:t>
      </w:r>
      <w:r w:rsidR="00A62098" w:rsidRPr="002668A5">
        <w:rPr>
          <w:rFonts w:hint="eastAsia"/>
        </w:rPr>
        <w:t>２</w:t>
      </w:r>
      <w:r w:rsidRPr="002668A5">
        <w:t xml:space="preserve">　日本語以外の外国語の試験（</w:t>
      </w:r>
      <w:r w:rsidRPr="002668A5">
        <w:t>TOEFL</w:t>
      </w:r>
      <w:r w:rsidR="00DC16AF" w:rsidRPr="002668A5">
        <w:rPr>
          <w:rFonts w:hint="eastAsia"/>
        </w:rPr>
        <w:t>，</w:t>
      </w:r>
      <w:r w:rsidRPr="002668A5">
        <w:t>IELTS</w:t>
      </w:r>
      <w:r w:rsidRPr="002668A5">
        <w:t>など）を受験したことがあ</w:t>
      </w:r>
      <w:r w:rsidR="001376D0" w:rsidRPr="002668A5">
        <w:t>る人は、</w:t>
      </w:r>
    </w:p>
    <w:p w:rsidR="00F32422" w:rsidRPr="002668A5" w:rsidRDefault="001376D0" w:rsidP="007A41F6">
      <w:pPr>
        <w:spacing w:line="340" w:lineRule="exact"/>
        <w:ind w:leftChars="100" w:left="220" w:firstLineChars="300" w:firstLine="660"/>
      </w:pPr>
      <w:r w:rsidRPr="002668A5">
        <w:t>参考資料としてその成績証明書も同封してください</w:t>
      </w:r>
      <w:r w:rsidR="00FF3C66" w:rsidRPr="002668A5">
        <w:rPr>
          <w:rFonts w:hint="eastAsia"/>
        </w:rPr>
        <w:t>。</w:t>
      </w:r>
      <w:r w:rsidRPr="002668A5">
        <w:t>（コピー</w:t>
      </w:r>
      <w:r w:rsidR="00F32422" w:rsidRPr="002668A5">
        <w:t>可）</w:t>
      </w:r>
    </w:p>
    <w:p w:rsidR="00F32422" w:rsidRPr="002668A5" w:rsidRDefault="00F32422" w:rsidP="007A41F6"/>
    <w:p w:rsidR="00BA118C" w:rsidRPr="00357FDF" w:rsidRDefault="00FF3C66" w:rsidP="007A41F6">
      <w:pPr>
        <w:tabs>
          <w:tab w:val="left" w:pos="567"/>
        </w:tabs>
        <w:rPr>
          <w:highlight w:val="yellow"/>
        </w:rPr>
      </w:pPr>
      <w:r w:rsidRPr="002668A5">
        <w:rPr>
          <w:rFonts w:hint="eastAsia"/>
        </w:rPr>
        <w:t>７．</w:t>
      </w:r>
      <w:r w:rsidR="00F32422" w:rsidRPr="00357FDF">
        <w:rPr>
          <w:highlight w:val="yellow"/>
        </w:rPr>
        <w:t>推薦締切日</w:t>
      </w:r>
    </w:p>
    <w:p w:rsidR="00F83D01" w:rsidRPr="00357FDF" w:rsidRDefault="00A77BE7" w:rsidP="00A77BE7">
      <w:pPr>
        <w:ind w:firstLineChars="350" w:firstLine="770"/>
        <w:rPr>
          <w:highlight w:val="yellow"/>
          <w:lang w:eastAsia="zh-CN"/>
        </w:rPr>
      </w:pPr>
      <w:r w:rsidRPr="00357FDF">
        <w:rPr>
          <w:rFonts w:hint="eastAsia"/>
          <w:highlight w:val="yellow"/>
          <w:lang w:eastAsia="zh-CN"/>
        </w:rPr>
        <w:t>4</w:t>
      </w:r>
      <w:r w:rsidR="00F83D01" w:rsidRPr="00357FDF">
        <w:rPr>
          <w:highlight w:val="yellow"/>
          <w:lang w:eastAsia="zh-CN"/>
        </w:rPr>
        <w:t>月入学希望者</w:t>
      </w:r>
      <w:r w:rsidR="00FF3C66" w:rsidRPr="00357FDF">
        <w:rPr>
          <w:rFonts w:hint="eastAsia"/>
          <w:highlight w:val="yellow"/>
          <w:lang w:eastAsia="zh-CN"/>
        </w:rPr>
        <w:t>：</w:t>
      </w:r>
      <w:r w:rsidR="00F83D01" w:rsidRPr="00357FDF">
        <w:rPr>
          <w:rFonts w:hint="eastAsia"/>
          <w:highlight w:val="yellow"/>
          <w:lang w:eastAsia="zh-CN"/>
        </w:rPr>
        <w:t>201</w:t>
      </w:r>
      <w:r w:rsidR="00B94A93" w:rsidRPr="00357FDF">
        <w:rPr>
          <w:highlight w:val="yellow"/>
          <w:lang w:eastAsia="zh-CN"/>
        </w:rPr>
        <w:t>6</w:t>
      </w:r>
      <w:r w:rsidR="00F83D01" w:rsidRPr="00357FDF">
        <w:rPr>
          <w:highlight w:val="yellow"/>
          <w:lang w:eastAsia="zh-CN"/>
        </w:rPr>
        <w:t>年</w:t>
      </w:r>
      <w:r w:rsidR="002A0529" w:rsidRPr="00357FDF">
        <w:rPr>
          <w:rFonts w:hint="eastAsia"/>
          <w:highlight w:val="yellow"/>
          <w:lang w:eastAsia="zh-CN"/>
        </w:rPr>
        <w:t>11</w:t>
      </w:r>
      <w:r w:rsidR="00F83D01" w:rsidRPr="00357FDF">
        <w:rPr>
          <w:highlight w:val="yellow"/>
          <w:lang w:eastAsia="zh-CN"/>
        </w:rPr>
        <w:t>月</w:t>
      </w:r>
      <w:r w:rsidR="000B4BC6" w:rsidRPr="00357FDF">
        <w:rPr>
          <w:highlight w:val="yellow"/>
          <w:lang w:eastAsia="zh-CN"/>
        </w:rPr>
        <w:t>2</w:t>
      </w:r>
      <w:r w:rsidR="00B94A93" w:rsidRPr="00357FDF">
        <w:rPr>
          <w:highlight w:val="yellow"/>
          <w:lang w:eastAsia="zh-CN"/>
        </w:rPr>
        <w:t>1</w:t>
      </w:r>
      <w:r w:rsidR="00F83D01" w:rsidRPr="00357FDF">
        <w:rPr>
          <w:highlight w:val="yellow"/>
          <w:lang w:eastAsia="zh-CN"/>
        </w:rPr>
        <w:t>日（</w:t>
      </w:r>
      <w:r w:rsidR="00330E6B" w:rsidRPr="00357FDF">
        <w:rPr>
          <w:rFonts w:hint="eastAsia"/>
          <w:highlight w:val="yellow"/>
          <w:lang w:eastAsia="zh-CN"/>
        </w:rPr>
        <w:t>月</w:t>
      </w:r>
      <w:r w:rsidR="00F83D01" w:rsidRPr="00357FDF">
        <w:rPr>
          <w:highlight w:val="yellow"/>
          <w:lang w:eastAsia="zh-CN"/>
        </w:rPr>
        <w:t>）</w:t>
      </w:r>
    </w:p>
    <w:p w:rsidR="00F32422" w:rsidRPr="002668A5" w:rsidRDefault="00951753" w:rsidP="00A77BE7">
      <w:pPr>
        <w:ind w:left="35" w:firstLineChars="300" w:firstLine="660"/>
        <w:rPr>
          <w:lang w:eastAsia="zh-CN"/>
        </w:rPr>
      </w:pPr>
      <w:r w:rsidRPr="00357FDF">
        <w:rPr>
          <w:rFonts w:hint="eastAsia"/>
          <w:highlight w:val="yellow"/>
          <w:lang w:eastAsia="zh-CN"/>
        </w:rPr>
        <w:t>10</w:t>
      </w:r>
      <w:r w:rsidR="00F32422" w:rsidRPr="00357FDF">
        <w:rPr>
          <w:highlight w:val="yellow"/>
          <w:lang w:eastAsia="zh-CN"/>
        </w:rPr>
        <w:t>月入学希望者：</w:t>
      </w:r>
      <w:r w:rsidR="00F83D01" w:rsidRPr="00357FDF">
        <w:rPr>
          <w:rFonts w:hint="eastAsia"/>
          <w:highlight w:val="yellow"/>
          <w:lang w:eastAsia="zh-CN"/>
        </w:rPr>
        <w:t>201</w:t>
      </w:r>
      <w:r w:rsidR="00B94A93" w:rsidRPr="00357FDF">
        <w:rPr>
          <w:highlight w:val="yellow"/>
          <w:lang w:eastAsia="zh-CN"/>
        </w:rPr>
        <w:t>7</w:t>
      </w:r>
      <w:r w:rsidR="00BA1F81" w:rsidRPr="00357FDF">
        <w:rPr>
          <w:highlight w:val="yellow"/>
          <w:lang w:eastAsia="zh-CN"/>
        </w:rPr>
        <w:t>年</w:t>
      </w:r>
      <w:r w:rsidR="007E0E14" w:rsidRPr="00357FDF">
        <w:rPr>
          <w:rFonts w:hint="eastAsia"/>
          <w:highlight w:val="yellow"/>
          <w:lang w:eastAsia="zh-CN"/>
        </w:rPr>
        <w:t>3</w:t>
      </w:r>
      <w:r w:rsidR="00F32422" w:rsidRPr="00357FDF">
        <w:rPr>
          <w:highlight w:val="yellow"/>
          <w:lang w:eastAsia="zh-CN"/>
        </w:rPr>
        <w:t>月</w:t>
      </w:r>
      <w:r w:rsidR="000B4BC6" w:rsidRPr="00357FDF">
        <w:rPr>
          <w:highlight w:val="yellow"/>
          <w:lang w:eastAsia="zh-CN"/>
        </w:rPr>
        <w:t>2</w:t>
      </w:r>
      <w:r w:rsidR="00B94A93" w:rsidRPr="00357FDF">
        <w:rPr>
          <w:highlight w:val="yellow"/>
          <w:lang w:eastAsia="zh-CN"/>
        </w:rPr>
        <w:t>4</w:t>
      </w:r>
      <w:r w:rsidR="00F83D01" w:rsidRPr="00357FDF">
        <w:rPr>
          <w:highlight w:val="yellow"/>
          <w:lang w:eastAsia="zh-CN"/>
        </w:rPr>
        <w:t>日（</w:t>
      </w:r>
      <w:r w:rsidR="002A0529" w:rsidRPr="00357FDF">
        <w:rPr>
          <w:rFonts w:hint="eastAsia"/>
          <w:highlight w:val="yellow"/>
          <w:lang w:eastAsia="zh-CN"/>
        </w:rPr>
        <w:t>金</w:t>
      </w:r>
      <w:r w:rsidR="00F32422" w:rsidRPr="00357FDF">
        <w:rPr>
          <w:highlight w:val="yellow"/>
          <w:lang w:eastAsia="zh-CN"/>
        </w:rPr>
        <w:t>）</w:t>
      </w:r>
    </w:p>
    <w:p w:rsidR="00F83D01" w:rsidRPr="002668A5" w:rsidRDefault="00F83D01" w:rsidP="007A41F6">
      <w:pPr>
        <w:ind w:left="35" w:firstLine="220"/>
        <w:rPr>
          <w:lang w:eastAsia="zh-CN"/>
        </w:rPr>
      </w:pPr>
    </w:p>
    <w:p w:rsidR="00BA118C" w:rsidRPr="002668A5" w:rsidRDefault="00FF3C66" w:rsidP="007A41F6">
      <w:pPr>
        <w:tabs>
          <w:tab w:val="left" w:pos="567"/>
        </w:tabs>
      </w:pPr>
      <w:r w:rsidRPr="002668A5">
        <w:rPr>
          <w:rFonts w:hint="eastAsia"/>
        </w:rPr>
        <w:t>８．</w:t>
      </w:r>
      <w:r w:rsidR="00F32422" w:rsidRPr="002668A5">
        <w:t>本プログラム</w:t>
      </w:r>
      <w:r w:rsidR="00FD38CA" w:rsidRPr="002668A5">
        <w:rPr>
          <w:rFonts w:hint="eastAsia"/>
        </w:rPr>
        <w:t>の</w:t>
      </w:r>
      <w:r w:rsidR="00F32422" w:rsidRPr="002668A5">
        <w:t>採用・不採用通知</w:t>
      </w:r>
    </w:p>
    <w:p w:rsidR="00F83D01" w:rsidRPr="002668A5" w:rsidRDefault="00A77BE7" w:rsidP="00A77BE7">
      <w:pPr>
        <w:ind w:firstLineChars="350" w:firstLine="770"/>
        <w:rPr>
          <w:lang w:eastAsia="zh-CN"/>
        </w:rPr>
      </w:pPr>
      <w:r w:rsidRPr="002668A5">
        <w:rPr>
          <w:rFonts w:hint="eastAsia"/>
          <w:lang w:eastAsia="zh-CN"/>
        </w:rPr>
        <w:t>4</w:t>
      </w:r>
      <w:r w:rsidR="00F83D01" w:rsidRPr="002668A5">
        <w:rPr>
          <w:lang w:eastAsia="zh-CN"/>
        </w:rPr>
        <w:t>月入学希望者：</w:t>
      </w:r>
      <w:r w:rsidR="00F83D01" w:rsidRPr="002668A5">
        <w:rPr>
          <w:lang w:eastAsia="zh-CN"/>
        </w:rPr>
        <w:t>201</w:t>
      </w:r>
      <w:r w:rsidR="00B94A93" w:rsidRPr="002668A5">
        <w:rPr>
          <w:lang w:eastAsia="zh-CN"/>
        </w:rPr>
        <w:t>7</w:t>
      </w:r>
      <w:r w:rsidR="00F83D01" w:rsidRPr="002668A5">
        <w:rPr>
          <w:lang w:eastAsia="zh-CN"/>
        </w:rPr>
        <w:t>年</w:t>
      </w:r>
      <w:r w:rsidR="007E0E14" w:rsidRPr="002668A5">
        <w:rPr>
          <w:rFonts w:hint="eastAsia"/>
          <w:lang w:eastAsia="zh-CN"/>
        </w:rPr>
        <w:t>1</w:t>
      </w:r>
      <w:r w:rsidR="00F83D01" w:rsidRPr="002668A5">
        <w:rPr>
          <w:lang w:eastAsia="zh-CN"/>
        </w:rPr>
        <w:t>月</w:t>
      </w:r>
      <w:r w:rsidR="00F83D01" w:rsidRPr="002668A5">
        <w:rPr>
          <w:rFonts w:hint="eastAsia"/>
          <w:lang w:eastAsia="zh-CN"/>
        </w:rPr>
        <w:t>中</w:t>
      </w:r>
      <w:r w:rsidR="00F83D01" w:rsidRPr="002668A5">
        <w:rPr>
          <w:lang w:eastAsia="zh-CN"/>
        </w:rPr>
        <w:t>旬</w:t>
      </w:r>
    </w:p>
    <w:p w:rsidR="00F32422" w:rsidRPr="002668A5" w:rsidRDefault="00951753" w:rsidP="007A41F6">
      <w:pPr>
        <w:ind w:firstLineChars="300" w:firstLine="660"/>
        <w:rPr>
          <w:lang w:eastAsia="zh-CN"/>
        </w:rPr>
      </w:pPr>
      <w:r w:rsidRPr="002668A5">
        <w:rPr>
          <w:rFonts w:hint="eastAsia"/>
          <w:lang w:eastAsia="zh-CN"/>
        </w:rPr>
        <w:t>10</w:t>
      </w:r>
      <w:r w:rsidR="00BA1F81" w:rsidRPr="002668A5">
        <w:rPr>
          <w:lang w:eastAsia="zh-CN"/>
        </w:rPr>
        <w:t>月入学希望者</w:t>
      </w:r>
      <w:r w:rsidR="00E22987" w:rsidRPr="002668A5">
        <w:rPr>
          <w:lang w:eastAsia="zh-CN"/>
        </w:rPr>
        <w:t>：</w:t>
      </w:r>
      <w:r w:rsidR="00BA1F81" w:rsidRPr="002668A5">
        <w:rPr>
          <w:lang w:eastAsia="zh-CN"/>
        </w:rPr>
        <w:t>201</w:t>
      </w:r>
      <w:r w:rsidR="00B94A93" w:rsidRPr="002668A5">
        <w:rPr>
          <w:lang w:eastAsia="zh-CN"/>
        </w:rPr>
        <w:t>7</w:t>
      </w:r>
      <w:r w:rsidR="00F32422" w:rsidRPr="002668A5">
        <w:rPr>
          <w:lang w:eastAsia="zh-CN"/>
        </w:rPr>
        <w:t>年</w:t>
      </w:r>
      <w:r w:rsidR="007E0E14" w:rsidRPr="002668A5">
        <w:rPr>
          <w:rFonts w:hint="eastAsia"/>
          <w:lang w:eastAsia="zh-CN"/>
        </w:rPr>
        <w:t>5</w:t>
      </w:r>
      <w:r w:rsidR="00F8157E" w:rsidRPr="002668A5">
        <w:rPr>
          <w:lang w:eastAsia="zh-CN"/>
        </w:rPr>
        <w:t>月</w:t>
      </w:r>
      <w:r w:rsidR="00F8157E" w:rsidRPr="002668A5">
        <w:rPr>
          <w:rFonts w:hint="eastAsia"/>
          <w:lang w:eastAsia="zh-CN"/>
        </w:rPr>
        <w:t>中</w:t>
      </w:r>
      <w:r w:rsidR="00F32422" w:rsidRPr="002668A5">
        <w:rPr>
          <w:lang w:eastAsia="zh-CN"/>
        </w:rPr>
        <w:t>旬</w:t>
      </w:r>
    </w:p>
    <w:p w:rsidR="0043284A" w:rsidRPr="002668A5" w:rsidRDefault="0043284A" w:rsidP="007A41F6">
      <w:pPr>
        <w:ind w:left="473" w:hanging="220"/>
        <w:rPr>
          <w:rFonts w:eastAsia="SimSun"/>
          <w:lang w:eastAsia="zh-CN"/>
        </w:rPr>
      </w:pPr>
    </w:p>
    <w:p w:rsidR="00BA118C" w:rsidRPr="002668A5" w:rsidRDefault="00FF3C66" w:rsidP="007A41F6">
      <w:pPr>
        <w:tabs>
          <w:tab w:val="left" w:pos="567"/>
        </w:tabs>
      </w:pPr>
      <w:r w:rsidRPr="002668A5">
        <w:rPr>
          <w:rFonts w:hint="eastAsia"/>
        </w:rPr>
        <w:t>９．</w:t>
      </w:r>
      <w:r w:rsidR="0043284A" w:rsidRPr="002668A5">
        <w:rPr>
          <w:rFonts w:hint="eastAsia"/>
        </w:rPr>
        <w:t>大分大学での在籍身分</w:t>
      </w:r>
    </w:p>
    <w:p w:rsidR="0043284A" w:rsidRPr="002668A5" w:rsidRDefault="0043284A" w:rsidP="007A41F6">
      <w:pPr>
        <w:ind w:firstLineChars="300" w:firstLine="660"/>
      </w:pPr>
      <w:r w:rsidRPr="002668A5">
        <w:t>大分大学在籍中の身分は、学部生、大学院生ともに「特別聴講学生」となります。</w:t>
      </w:r>
    </w:p>
    <w:p w:rsidR="007B4921" w:rsidRPr="002668A5" w:rsidRDefault="007B4921" w:rsidP="007A41F6"/>
    <w:p w:rsidR="004F1121" w:rsidRPr="002668A5" w:rsidRDefault="007B4921" w:rsidP="007A41F6">
      <w:r w:rsidRPr="002668A5">
        <w:rPr>
          <w:rFonts w:hint="eastAsia"/>
        </w:rPr>
        <w:lastRenderedPageBreak/>
        <w:t>１０</w:t>
      </w:r>
      <w:r w:rsidR="004F1121" w:rsidRPr="002668A5">
        <w:rPr>
          <w:rFonts w:hint="eastAsia"/>
        </w:rPr>
        <w:t>．</w:t>
      </w:r>
      <w:r w:rsidR="004F1121" w:rsidRPr="002668A5">
        <w:rPr>
          <w:rFonts w:hint="eastAsia"/>
        </w:rPr>
        <w:t>JASSO</w:t>
      </w:r>
      <w:r w:rsidR="004F1121" w:rsidRPr="002668A5">
        <w:rPr>
          <w:rFonts w:hint="eastAsia"/>
        </w:rPr>
        <w:t>奨学金</w:t>
      </w:r>
    </w:p>
    <w:p w:rsidR="004F1121" w:rsidRPr="002668A5" w:rsidRDefault="004F1121" w:rsidP="007A41F6">
      <w:pPr>
        <w:ind w:left="425" w:hangingChars="193" w:hanging="425"/>
      </w:pPr>
      <w:r w:rsidRPr="002668A5">
        <w:rPr>
          <w:rFonts w:hint="eastAsia"/>
        </w:rPr>
        <w:t xml:space="preserve">　　</w:t>
      </w:r>
      <w:r w:rsidR="00FF3C66" w:rsidRPr="002668A5">
        <w:rPr>
          <w:rFonts w:hint="eastAsia"/>
        </w:rPr>
        <w:t xml:space="preserve">　</w:t>
      </w:r>
      <w:r w:rsidRPr="002668A5">
        <w:rPr>
          <w:rFonts w:hint="eastAsia"/>
        </w:rPr>
        <w:t>本プログラムのＮ１合格者の学生に奨学金を支給できるよう文部科学省に申請していますが、確約はできません。過去の実績として、</w:t>
      </w:r>
      <w:r w:rsidRPr="002668A5">
        <w:rPr>
          <w:rFonts w:hint="eastAsia"/>
        </w:rPr>
        <w:t>2014</w:t>
      </w:r>
      <w:r w:rsidRPr="002668A5">
        <w:rPr>
          <w:rFonts w:hint="eastAsia"/>
        </w:rPr>
        <w:t>年度</w:t>
      </w:r>
      <w:r w:rsidR="00B94A93" w:rsidRPr="002668A5">
        <w:rPr>
          <w:rFonts w:hint="eastAsia"/>
        </w:rPr>
        <w:t>から</w:t>
      </w:r>
      <w:r w:rsidRPr="002668A5">
        <w:rPr>
          <w:rFonts w:hint="eastAsia"/>
        </w:rPr>
        <w:t>201</w:t>
      </w:r>
      <w:r w:rsidR="00B94A93" w:rsidRPr="002668A5">
        <w:t>6</w:t>
      </w:r>
      <w:r w:rsidRPr="002668A5">
        <w:rPr>
          <w:rFonts w:hint="eastAsia"/>
        </w:rPr>
        <w:t>年度</w:t>
      </w:r>
      <w:r w:rsidR="00B94A93" w:rsidRPr="002668A5">
        <w:rPr>
          <w:rFonts w:hint="eastAsia"/>
        </w:rPr>
        <w:t>まで</w:t>
      </w:r>
      <w:r w:rsidRPr="002668A5">
        <w:rPr>
          <w:rFonts w:hint="eastAsia"/>
        </w:rPr>
        <w:t>JASSO</w:t>
      </w:r>
      <w:r w:rsidRPr="002668A5">
        <w:rPr>
          <w:rFonts w:hint="eastAsia"/>
        </w:rPr>
        <w:t>奨学金に採択されました。</w:t>
      </w:r>
    </w:p>
    <w:p w:rsidR="004F1121" w:rsidRPr="002668A5" w:rsidRDefault="004F1121" w:rsidP="007A41F6"/>
    <w:p w:rsidR="00BA118C" w:rsidRPr="002668A5" w:rsidRDefault="004F1121" w:rsidP="007A41F6">
      <w:r w:rsidRPr="002668A5">
        <w:rPr>
          <w:rFonts w:hint="eastAsia"/>
        </w:rPr>
        <w:t>１１．</w:t>
      </w:r>
      <w:r w:rsidR="00BA118C" w:rsidRPr="002668A5">
        <w:t>問</w:t>
      </w:r>
      <w:r w:rsidR="00FF3C66" w:rsidRPr="002668A5">
        <w:rPr>
          <w:rFonts w:hint="eastAsia"/>
        </w:rPr>
        <w:t>い</w:t>
      </w:r>
      <w:r w:rsidR="00BA118C" w:rsidRPr="002668A5">
        <w:t>合わせ先</w:t>
      </w:r>
    </w:p>
    <w:p w:rsidR="00A6226F" w:rsidRPr="002668A5" w:rsidRDefault="00A6226F" w:rsidP="007A41F6">
      <w:pPr>
        <w:ind w:firstLineChars="300" w:firstLine="660"/>
      </w:pPr>
      <w:r w:rsidRPr="002668A5">
        <w:t>大分大学</w:t>
      </w:r>
      <w:r w:rsidRPr="002668A5">
        <w:rPr>
          <w:rFonts w:hint="eastAsia"/>
        </w:rPr>
        <w:t>研究・社会連携部</w:t>
      </w:r>
      <w:r w:rsidRPr="002668A5">
        <w:t xml:space="preserve">国際交流課　</w:t>
      </w:r>
    </w:p>
    <w:p w:rsidR="00FD6DA0" w:rsidRPr="002668A5" w:rsidRDefault="00FD6DA0" w:rsidP="007A41F6">
      <w:pPr>
        <w:pStyle w:val="af0"/>
        <w:ind w:leftChars="0" w:left="0" w:firstLineChars="300" w:firstLine="660"/>
        <w:jc w:val="left"/>
        <w:rPr>
          <w:szCs w:val="21"/>
        </w:rPr>
      </w:pPr>
      <w:r w:rsidRPr="002668A5">
        <w:rPr>
          <w:szCs w:val="21"/>
        </w:rPr>
        <w:t xml:space="preserve">Email: </w:t>
      </w:r>
      <w:r w:rsidRPr="002668A5">
        <w:rPr>
          <w:rFonts w:hint="eastAsia"/>
          <w:szCs w:val="21"/>
        </w:rPr>
        <w:t>exchange</w:t>
      </w:r>
      <w:r w:rsidRPr="002668A5">
        <w:rPr>
          <w:szCs w:val="21"/>
        </w:rPr>
        <w:t>@oita-u.ac.jp</w:t>
      </w:r>
    </w:p>
    <w:p w:rsidR="00A6226F" w:rsidRPr="002668A5" w:rsidRDefault="00A6226F" w:rsidP="008B2640">
      <w:pPr>
        <w:spacing w:line="380" w:lineRule="exact"/>
        <w:ind w:left="440" w:hangingChars="200" w:hanging="440"/>
      </w:pPr>
      <w:bookmarkStart w:id="5" w:name="_GoBack"/>
      <w:bookmarkEnd w:id="5"/>
    </w:p>
    <w:sectPr w:rsidR="00A6226F" w:rsidRPr="002668A5" w:rsidSect="008D4972">
      <w:headerReference w:type="default" r:id="rId9"/>
      <w:footerReference w:type="default" r:id="rId10"/>
      <w:headerReference w:type="first" r:id="rId11"/>
      <w:footerReference w:type="first" r:id="rId12"/>
      <w:pgSz w:w="11906" w:h="16838" w:code="9"/>
      <w:pgMar w:top="1134" w:right="1247" w:bottom="1134" w:left="1247" w:header="851" w:footer="992" w:gutter="0"/>
      <w:cols w:space="425"/>
      <w:titlePg/>
      <w:docGrid w:type="linesAndChars" w:linePitch="291" w:charSpace="204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1CC" w:rsidRDefault="00D661CC">
      <w:r>
        <w:separator/>
      </w:r>
    </w:p>
  </w:endnote>
  <w:endnote w:type="continuationSeparator" w:id="1">
    <w:p w:rsidR="00D661CC" w:rsidRDefault="00D661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SimSu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0977900"/>
      <w:docPartObj>
        <w:docPartGallery w:val="Page Numbers (Bottom of Page)"/>
        <w:docPartUnique/>
      </w:docPartObj>
    </w:sdtPr>
    <w:sdtContent>
      <w:p w:rsidR="005501BD" w:rsidRDefault="008004B3" w:rsidP="005501BD">
        <w:pPr>
          <w:pStyle w:val="a5"/>
          <w:jc w:val="center"/>
        </w:pPr>
        <w:r>
          <w:fldChar w:fldCharType="begin"/>
        </w:r>
        <w:r w:rsidR="005501BD">
          <w:instrText>PAGE   \* MERGEFORMAT</w:instrText>
        </w:r>
        <w:r>
          <w:fldChar w:fldCharType="separate"/>
        </w:r>
        <w:r w:rsidR="0036763D" w:rsidRPr="0036763D">
          <w:rPr>
            <w:noProof/>
            <w:lang w:val="ja-JP"/>
          </w:rPr>
          <w:t>2</w:t>
        </w:r>
        <w: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0370092"/>
      <w:docPartObj>
        <w:docPartGallery w:val="Page Numbers (Bottom of Page)"/>
        <w:docPartUnique/>
      </w:docPartObj>
    </w:sdtPr>
    <w:sdtContent>
      <w:p w:rsidR="005501BD" w:rsidRDefault="008004B3" w:rsidP="005501BD">
        <w:pPr>
          <w:pStyle w:val="a5"/>
          <w:jc w:val="center"/>
        </w:pPr>
        <w:r>
          <w:fldChar w:fldCharType="begin"/>
        </w:r>
        <w:r w:rsidR="005501BD">
          <w:instrText>PAGE   \* MERGEFORMAT</w:instrText>
        </w:r>
        <w:r>
          <w:fldChar w:fldCharType="separate"/>
        </w:r>
        <w:r w:rsidR="0036763D" w:rsidRPr="0036763D">
          <w:rPr>
            <w:noProof/>
            <w:lang w:val="ja-JP"/>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1CC" w:rsidRDefault="00D661CC">
      <w:r>
        <w:separator/>
      </w:r>
    </w:p>
  </w:footnote>
  <w:footnote w:type="continuationSeparator" w:id="1">
    <w:p w:rsidR="00D661CC" w:rsidRDefault="00D661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AF1" w:rsidRDefault="00DC5AF1">
    <w:pPr>
      <w:pStyle w:val="a4"/>
      <w:wordWrap w:val="0"/>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5FF" w:rsidRPr="003E3B95" w:rsidRDefault="00DF55FF" w:rsidP="009B6D7A">
    <w:pPr>
      <w:pStyle w:val="a4"/>
      <w:ind w:right="420"/>
      <w:jc w:val="left"/>
      <w:rPr>
        <w:rFonts w:ascii="MS Gothic" w:eastAsia="MS Gothic" w:hAnsi="MS Gothic"/>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B0034"/>
    <w:multiLevelType w:val="hybridMultilevel"/>
    <w:tmpl w:val="62F610B0"/>
    <w:lvl w:ilvl="0" w:tplc="780ABBD4">
      <w:start w:val="6"/>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39E6D27"/>
    <w:multiLevelType w:val="hybridMultilevel"/>
    <w:tmpl w:val="AE8CE06A"/>
    <w:lvl w:ilvl="0" w:tplc="D17ACE6C">
      <w:start w:val="8"/>
      <w:numFmt w:val="decimalFullWidth"/>
      <w:lvlText w:val="%1．"/>
      <w:lvlJc w:val="left"/>
      <w:pPr>
        <w:tabs>
          <w:tab w:val="num" w:pos="420"/>
        </w:tabs>
        <w:ind w:left="420" w:hanging="420"/>
      </w:pPr>
      <w:rPr>
        <w:rFonts w:ascii="MS Gothic" w:eastAsia="MS Gothic" w:hAnsi="MS Gothic"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136254C1"/>
    <w:multiLevelType w:val="hybridMultilevel"/>
    <w:tmpl w:val="8E3869BE"/>
    <w:lvl w:ilvl="0" w:tplc="16146866">
      <w:start w:val="9"/>
      <w:numFmt w:val="decimalEnclosedCircle"/>
      <w:lvlText w:val="%1"/>
      <w:lvlJc w:val="left"/>
      <w:pPr>
        <w:ind w:left="800" w:hanging="360"/>
      </w:pPr>
      <w:rPr>
        <w:rFonts w:cs="Arial"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nsid w:val="14F22A0F"/>
    <w:multiLevelType w:val="hybridMultilevel"/>
    <w:tmpl w:val="BC549AFA"/>
    <w:lvl w:ilvl="0" w:tplc="64569D72">
      <w:start w:val="6"/>
      <w:numFmt w:val="decimalFullWidth"/>
      <w:lvlText w:val="%1．"/>
      <w:lvlJc w:val="left"/>
      <w:pPr>
        <w:tabs>
          <w:tab w:val="num" w:pos="420"/>
        </w:tabs>
        <w:ind w:left="420" w:hanging="420"/>
      </w:pPr>
      <w:rPr>
        <w:rFonts w:ascii="MS Gothic" w:eastAsia="MS Gothic" w:hAnsi="MS Gothic"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160D1F75"/>
    <w:multiLevelType w:val="hybridMultilevel"/>
    <w:tmpl w:val="D0F830FC"/>
    <w:lvl w:ilvl="0" w:tplc="99CA58A4">
      <w:start w:val="3"/>
      <w:numFmt w:val="decimalFullWidth"/>
      <w:lvlText w:val="%1．"/>
      <w:lvlJc w:val="left"/>
      <w:pPr>
        <w:tabs>
          <w:tab w:val="num" w:pos="420"/>
        </w:tabs>
        <w:ind w:left="420" w:hanging="420"/>
      </w:pPr>
      <w:rPr>
        <w:rFonts w:ascii="MS Gothic" w:eastAsia="MS Gothic" w:hAnsi="MS Gothic" w:hint="default"/>
        <w:lang w:val="en-US"/>
      </w:rPr>
    </w:lvl>
    <w:lvl w:ilvl="1" w:tplc="1434872A">
      <w:start w:val="9"/>
      <w:numFmt w:val="bullet"/>
      <w:lvlText w:val="＊"/>
      <w:lvlJc w:val="left"/>
      <w:pPr>
        <w:tabs>
          <w:tab w:val="num" w:pos="780"/>
        </w:tabs>
        <w:ind w:left="780" w:hanging="360"/>
      </w:pPr>
      <w:rPr>
        <w:rFonts w:ascii="MS Mincho" w:eastAsia="MS Mincho" w:hAnsi="MS Mincho"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195049D8"/>
    <w:multiLevelType w:val="hybridMultilevel"/>
    <w:tmpl w:val="D7FC975E"/>
    <w:lvl w:ilvl="0" w:tplc="F4006B5A">
      <w:start w:val="1"/>
      <w:numFmt w:val="aiueoFullWidth"/>
      <w:lvlText w:val="（%1）"/>
      <w:lvlJc w:val="left"/>
      <w:pPr>
        <w:ind w:left="1160" w:hanging="72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6">
    <w:nsid w:val="195E5359"/>
    <w:multiLevelType w:val="hybridMultilevel"/>
    <w:tmpl w:val="553A2B0A"/>
    <w:lvl w:ilvl="0" w:tplc="2064FB60">
      <w:start w:val="7"/>
      <w:numFmt w:val="decimalFullWidth"/>
      <w:lvlText w:val="%1．"/>
      <w:lvlJc w:val="left"/>
      <w:pPr>
        <w:tabs>
          <w:tab w:val="num" w:pos="420"/>
        </w:tabs>
        <w:ind w:left="420" w:hanging="420"/>
      </w:pPr>
      <w:rPr>
        <w:rFonts w:hint="default"/>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1D8C3744"/>
    <w:multiLevelType w:val="hybridMultilevel"/>
    <w:tmpl w:val="DBEEC73C"/>
    <w:lvl w:ilvl="0" w:tplc="C26E796A">
      <w:start w:val="6"/>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4FE4C0E"/>
    <w:multiLevelType w:val="hybridMultilevel"/>
    <w:tmpl w:val="7276BC02"/>
    <w:lvl w:ilvl="0" w:tplc="349EF0CC">
      <w:start w:val="6"/>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86F6744"/>
    <w:multiLevelType w:val="hybridMultilevel"/>
    <w:tmpl w:val="A91E6506"/>
    <w:lvl w:ilvl="0" w:tplc="16146866">
      <w:start w:val="9"/>
      <w:numFmt w:val="decimalEnclosedCircle"/>
      <w:lvlText w:val="%1"/>
      <w:lvlJc w:val="left"/>
      <w:pPr>
        <w:ind w:left="580" w:hanging="360"/>
      </w:pPr>
      <w:rPr>
        <w:rFonts w:cs="Arial"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0">
    <w:nsid w:val="2B6B691A"/>
    <w:multiLevelType w:val="hybridMultilevel"/>
    <w:tmpl w:val="63F4E820"/>
    <w:lvl w:ilvl="0" w:tplc="D39E061C">
      <w:start w:val="3"/>
      <w:numFmt w:val="decimalFullWidth"/>
      <w:lvlText w:val="%1．"/>
      <w:lvlJc w:val="left"/>
      <w:pPr>
        <w:tabs>
          <w:tab w:val="num" w:pos="420"/>
        </w:tabs>
        <w:ind w:left="420" w:hanging="420"/>
      </w:pPr>
      <w:rPr>
        <w:rFonts w:ascii="MS Gothic" w:eastAsia="MS Gothic" w:hAnsi="MS Gothic"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479012E4"/>
    <w:multiLevelType w:val="hybridMultilevel"/>
    <w:tmpl w:val="30EE9766"/>
    <w:lvl w:ilvl="0" w:tplc="2DCA2BF8">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nsid w:val="48911978"/>
    <w:multiLevelType w:val="hybridMultilevel"/>
    <w:tmpl w:val="86B09B1C"/>
    <w:lvl w:ilvl="0" w:tplc="EF1C9AD6">
      <w:start w:val="7"/>
      <w:numFmt w:val="decimalFullWidth"/>
      <w:lvlText w:val="%1．"/>
      <w:lvlJc w:val="left"/>
      <w:pPr>
        <w:ind w:left="420" w:hanging="420"/>
      </w:pPr>
      <w:rPr>
        <w:rFonts w:asciiTheme="minorEastAsia" w:eastAsiaTheme="minorEastAsia" w:hAnsi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549A51A2"/>
    <w:multiLevelType w:val="hybridMultilevel"/>
    <w:tmpl w:val="D90ADB60"/>
    <w:lvl w:ilvl="0" w:tplc="694E370A">
      <w:start w:val="8"/>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553B7ACD"/>
    <w:multiLevelType w:val="hybridMultilevel"/>
    <w:tmpl w:val="EB48BA6E"/>
    <w:lvl w:ilvl="0" w:tplc="B25ABA06">
      <w:start w:val="9"/>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C544A13"/>
    <w:multiLevelType w:val="hybridMultilevel"/>
    <w:tmpl w:val="BC246C24"/>
    <w:lvl w:ilvl="0" w:tplc="DECCF1CC">
      <w:start w:val="2"/>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60697274"/>
    <w:multiLevelType w:val="hybridMultilevel"/>
    <w:tmpl w:val="5822A96C"/>
    <w:lvl w:ilvl="0" w:tplc="0374C6C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14F66EB"/>
    <w:multiLevelType w:val="hybridMultilevel"/>
    <w:tmpl w:val="047A001E"/>
    <w:lvl w:ilvl="0" w:tplc="174CFE9A">
      <w:start w:val="6"/>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634D4D25"/>
    <w:multiLevelType w:val="hybridMultilevel"/>
    <w:tmpl w:val="45789CD8"/>
    <w:lvl w:ilvl="0" w:tplc="56AC5702">
      <w:start w:val="6"/>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668264AA"/>
    <w:multiLevelType w:val="hybridMultilevel"/>
    <w:tmpl w:val="13062AB8"/>
    <w:lvl w:ilvl="0" w:tplc="5D4E12F8">
      <w:start w:val="3"/>
      <w:numFmt w:val="decimalFullWidth"/>
      <w:lvlText w:val="%1．"/>
      <w:lvlJc w:val="left"/>
      <w:pPr>
        <w:ind w:left="420" w:hanging="42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678E0831"/>
    <w:multiLevelType w:val="hybridMultilevel"/>
    <w:tmpl w:val="EDDA5824"/>
    <w:lvl w:ilvl="0" w:tplc="8DBAA58E">
      <w:start w:val="3"/>
      <w:numFmt w:val="decimalFullWidth"/>
      <w:lvlText w:val="%1．"/>
      <w:lvlJc w:val="left"/>
      <w:pPr>
        <w:tabs>
          <w:tab w:val="num" w:pos="420"/>
        </w:tabs>
        <w:ind w:left="420" w:hanging="420"/>
      </w:pPr>
      <w:rPr>
        <w:rFonts w:ascii="MS Gothic" w:eastAsia="MS Gothic" w:hAnsi="MS Gothic" w:hint="default"/>
      </w:rPr>
    </w:lvl>
    <w:lvl w:ilvl="1" w:tplc="C0BEC9D4">
      <w:start w:val="1"/>
      <w:numFmt w:val="decimalEnclosedCircle"/>
      <w:lvlText w:val="%2"/>
      <w:lvlJc w:val="left"/>
      <w:pPr>
        <w:tabs>
          <w:tab w:val="num" w:pos="780"/>
        </w:tabs>
        <w:ind w:left="780" w:hanging="36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nsid w:val="6D5B18D6"/>
    <w:multiLevelType w:val="hybridMultilevel"/>
    <w:tmpl w:val="6B38B818"/>
    <w:lvl w:ilvl="0" w:tplc="B5E6B946">
      <w:start w:val="4"/>
      <w:numFmt w:val="decimalFullWidth"/>
      <w:lvlText w:val="%1．"/>
      <w:lvlJc w:val="left"/>
      <w:pPr>
        <w:tabs>
          <w:tab w:val="num" w:pos="420"/>
        </w:tabs>
        <w:ind w:left="420" w:hanging="420"/>
      </w:pPr>
      <w:rPr>
        <w:rFonts w:ascii="MS Gothic" w:eastAsia="MS Gothic" w:hAnsi="MS Gothic" w:hint="default"/>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nsid w:val="73EF73D8"/>
    <w:multiLevelType w:val="hybridMultilevel"/>
    <w:tmpl w:val="AD96F788"/>
    <w:lvl w:ilvl="0" w:tplc="541ABDD8">
      <w:start w:val="9"/>
      <w:numFmt w:val="decimalEnclosedCircle"/>
      <w:lvlText w:val="%1"/>
      <w:lvlJc w:val="left"/>
      <w:pPr>
        <w:ind w:left="580" w:hanging="360"/>
      </w:pPr>
      <w:rPr>
        <w:rFonts w:cs="Arial" w:hint="default"/>
      </w:rPr>
    </w:lvl>
    <w:lvl w:ilvl="1" w:tplc="04090017">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nsid w:val="746B741D"/>
    <w:multiLevelType w:val="hybridMultilevel"/>
    <w:tmpl w:val="F4C81EE8"/>
    <w:lvl w:ilvl="0" w:tplc="0374C6C2">
      <w:start w:val="1"/>
      <w:numFmt w:val="decimalFullWidth"/>
      <w:lvlText w:val="%1．"/>
      <w:lvlJc w:val="left"/>
      <w:pPr>
        <w:ind w:left="420" w:hanging="420"/>
      </w:pPr>
      <w:rPr>
        <w:rFonts w:hint="default"/>
      </w:rPr>
    </w:lvl>
    <w:lvl w:ilvl="1" w:tplc="EB3E3F9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9EA4761"/>
    <w:multiLevelType w:val="hybridMultilevel"/>
    <w:tmpl w:val="4DB48898"/>
    <w:lvl w:ilvl="0" w:tplc="FD08BCFA">
      <w:start w:val="9"/>
      <w:numFmt w:val="decimalFullWidth"/>
      <w:lvlText w:val="%1．"/>
      <w:lvlJc w:val="left"/>
      <w:pPr>
        <w:tabs>
          <w:tab w:val="num" w:pos="420"/>
        </w:tabs>
        <w:ind w:left="420" w:hanging="420"/>
      </w:pPr>
      <w:rPr>
        <w:rFonts w:ascii="MS Gothic" w:eastAsia="MS Gothic" w:hAnsi="MS Gothic"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nsid w:val="7B2F119F"/>
    <w:multiLevelType w:val="hybridMultilevel"/>
    <w:tmpl w:val="856AC134"/>
    <w:lvl w:ilvl="0" w:tplc="F53CA110">
      <w:start w:val="9"/>
      <w:numFmt w:val="decimalEnclosedCircle"/>
      <w:lvlText w:val="%1"/>
      <w:lvlJc w:val="left"/>
      <w:pPr>
        <w:ind w:left="360" w:hanging="360"/>
      </w:pPr>
      <w:rPr>
        <w:rFonts w:cs="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DB14623"/>
    <w:multiLevelType w:val="hybridMultilevel"/>
    <w:tmpl w:val="EC96FF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10"/>
  </w:num>
  <w:num w:numId="3">
    <w:abstractNumId w:val="13"/>
  </w:num>
  <w:num w:numId="4">
    <w:abstractNumId w:val="6"/>
  </w:num>
  <w:num w:numId="5">
    <w:abstractNumId w:val="1"/>
  </w:num>
  <w:num w:numId="6">
    <w:abstractNumId w:val="11"/>
  </w:num>
  <w:num w:numId="7">
    <w:abstractNumId w:val="20"/>
  </w:num>
  <w:num w:numId="8">
    <w:abstractNumId w:val="21"/>
  </w:num>
  <w:num w:numId="9">
    <w:abstractNumId w:val="24"/>
  </w:num>
  <w:num w:numId="10">
    <w:abstractNumId w:val="3"/>
  </w:num>
  <w:num w:numId="11">
    <w:abstractNumId w:val="16"/>
  </w:num>
  <w:num w:numId="12">
    <w:abstractNumId w:val="26"/>
  </w:num>
  <w:num w:numId="13">
    <w:abstractNumId w:val="23"/>
  </w:num>
  <w:num w:numId="14">
    <w:abstractNumId w:val="7"/>
  </w:num>
  <w:num w:numId="15">
    <w:abstractNumId w:val="18"/>
  </w:num>
  <w:num w:numId="16">
    <w:abstractNumId w:val="17"/>
  </w:num>
  <w:num w:numId="17">
    <w:abstractNumId w:val="8"/>
  </w:num>
  <w:num w:numId="18">
    <w:abstractNumId w:val="0"/>
  </w:num>
  <w:num w:numId="19">
    <w:abstractNumId w:val="12"/>
  </w:num>
  <w:num w:numId="20">
    <w:abstractNumId w:val="14"/>
  </w:num>
  <w:num w:numId="21">
    <w:abstractNumId w:val="15"/>
  </w:num>
  <w:num w:numId="22">
    <w:abstractNumId w:val="19"/>
  </w:num>
  <w:num w:numId="23">
    <w:abstractNumId w:val="5"/>
  </w:num>
  <w:num w:numId="24">
    <w:abstractNumId w:val="22"/>
  </w:num>
  <w:num w:numId="25">
    <w:abstractNumId w:val="25"/>
  </w:num>
  <w:num w:numId="26">
    <w:abstractNumId w:val="9"/>
  </w:num>
  <w:num w:numId="2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3F01"/>
  <w:defaultTabStop w:val="840"/>
  <w:drawingGridHorizontalSpacing w:val="110"/>
  <w:drawingGridVerticalSpacing w:val="291"/>
  <w:displayHorizontalDrawingGridEvery w:val="0"/>
  <w:characterSpacingControl w:val="compressPunctuation"/>
  <w:hdrShapeDefaults>
    <o:shapedefaults v:ext="edit" spidmax="22530">
      <v:textbox inset="5.85pt,.7pt,5.85pt,.7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63B9"/>
    <w:rsid w:val="00026DDE"/>
    <w:rsid w:val="00046564"/>
    <w:rsid w:val="000556B5"/>
    <w:rsid w:val="000715F3"/>
    <w:rsid w:val="00071A69"/>
    <w:rsid w:val="00081C47"/>
    <w:rsid w:val="000834D1"/>
    <w:rsid w:val="00086DD9"/>
    <w:rsid w:val="00086DF2"/>
    <w:rsid w:val="00086ED2"/>
    <w:rsid w:val="000A4746"/>
    <w:rsid w:val="000A5008"/>
    <w:rsid w:val="000B1D2B"/>
    <w:rsid w:val="000B4BC6"/>
    <w:rsid w:val="000B6402"/>
    <w:rsid w:val="000C760A"/>
    <w:rsid w:val="000D76BD"/>
    <w:rsid w:val="000F2A84"/>
    <w:rsid w:val="00102465"/>
    <w:rsid w:val="0010269D"/>
    <w:rsid w:val="0011206D"/>
    <w:rsid w:val="00124696"/>
    <w:rsid w:val="001314FC"/>
    <w:rsid w:val="00135FD2"/>
    <w:rsid w:val="00135FE8"/>
    <w:rsid w:val="001376D0"/>
    <w:rsid w:val="00143605"/>
    <w:rsid w:val="00144859"/>
    <w:rsid w:val="001473B8"/>
    <w:rsid w:val="00152D68"/>
    <w:rsid w:val="00154039"/>
    <w:rsid w:val="00155865"/>
    <w:rsid w:val="00174E30"/>
    <w:rsid w:val="00180A45"/>
    <w:rsid w:val="00187D71"/>
    <w:rsid w:val="001A4158"/>
    <w:rsid w:val="001B03F7"/>
    <w:rsid w:val="001B2ABB"/>
    <w:rsid w:val="001B5829"/>
    <w:rsid w:val="001B6384"/>
    <w:rsid w:val="001F0EAB"/>
    <w:rsid w:val="001F340D"/>
    <w:rsid w:val="001F3FAE"/>
    <w:rsid w:val="001F676D"/>
    <w:rsid w:val="00201DF7"/>
    <w:rsid w:val="00227606"/>
    <w:rsid w:val="002352D3"/>
    <w:rsid w:val="00235356"/>
    <w:rsid w:val="00243A3A"/>
    <w:rsid w:val="00245FB7"/>
    <w:rsid w:val="00246390"/>
    <w:rsid w:val="00250340"/>
    <w:rsid w:val="002544CB"/>
    <w:rsid w:val="002645AD"/>
    <w:rsid w:val="00265496"/>
    <w:rsid w:val="002668A5"/>
    <w:rsid w:val="00271643"/>
    <w:rsid w:val="00275B3D"/>
    <w:rsid w:val="00275B4F"/>
    <w:rsid w:val="00296C18"/>
    <w:rsid w:val="002A0529"/>
    <w:rsid w:val="002A6CB3"/>
    <w:rsid w:val="002B6ACF"/>
    <w:rsid w:val="002B7BBA"/>
    <w:rsid w:val="002C5F17"/>
    <w:rsid w:val="002C795D"/>
    <w:rsid w:val="002D74B9"/>
    <w:rsid w:val="002D78F5"/>
    <w:rsid w:val="0030429D"/>
    <w:rsid w:val="003119CC"/>
    <w:rsid w:val="00326A58"/>
    <w:rsid w:val="00330E6B"/>
    <w:rsid w:val="00331C84"/>
    <w:rsid w:val="0033729C"/>
    <w:rsid w:val="003372AD"/>
    <w:rsid w:val="00352E7F"/>
    <w:rsid w:val="00357FDF"/>
    <w:rsid w:val="00363D4E"/>
    <w:rsid w:val="0036763D"/>
    <w:rsid w:val="003702B2"/>
    <w:rsid w:val="00371694"/>
    <w:rsid w:val="003865B9"/>
    <w:rsid w:val="003946C2"/>
    <w:rsid w:val="003A2315"/>
    <w:rsid w:val="003A7257"/>
    <w:rsid w:val="003B2B69"/>
    <w:rsid w:val="003B5C9D"/>
    <w:rsid w:val="003D4085"/>
    <w:rsid w:val="003D42F0"/>
    <w:rsid w:val="003D7360"/>
    <w:rsid w:val="003E17C2"/>
    <w:rsid w:val="003E1B38"/>
    <w:rsid w:val="003E3B95"/>
    <w:rsid w:val="003E4BC1"/>
    <w:rsid w:val="003F794B"/>
    <w:rsid w:val="00410739"/>
    <w:rsid w:val="00421055"/>
    <w:rsid w:val="00423A4D"/>
    <w:rsid w:val="00424707"/>
    <w:rsid w:val="0042480C"/>
    <w:rsid w:val="00426ED1"/>
    <w:rsid w:val="00430E97"/>
    <w:rsid w:val="0043284A"/>
    <w:rsid w:val="00432B42"/>
    <w:rsid w:val="004363B9"/>
    <w:rsid w:val="00436758"/>
    <w:rsid w:val="0044351F"/>
    <w:rsid w:val="0044681D"/>
    <w:rsid w:val="004616BA"/>
    <w:rsid w:val="00466CB0"/>
    <w:rsid w:val="00474FC5"/>
    <w:rsid w:val="00485FCD"/>
    <w:rsid w:val="00486A6D"/>
    <w:rsid w:val="00491B11"/>
    <w:rsid w:val="00493A1E"/>
    <w:rsid w:val="004963B6"/>
    <w:rsid w:val="0049683C"/>
    <w:rsid w:val="004A3146"/>
    <w:rsid w:val="004A7EAE"/>
    <w:rsid w:val="004B0BCF"/>
    <w:rsid w:val="004C3F95"/>
    <w:rsid w:val="004D4B3A"/>
    <w:rsid w:val="004D5E3F"/>
    <w:rsid w:val="004E26EF"/>
    <w:rsid w:val="004F0F0D"/>
    <w:rsid w:val="004F1121"/>
    <w:rsid w:val="00502844"/>
    <w:rsid w:val="00511E40"/>
    <w:rsid w:val="005163C6"/>
    <w:rsid w:val="005308B1"/>
    <w:rsid w:val="005340D9"/>
    <w:rsid w:val="0053611B"/>
    <w:rsid w:val="00547DF3"/>
    <w:rsid w:val="005501BD"/>
    <w:rsid w:val="00550574"/>
    <w:rsid w:val="005644C2"/>
    <w:rsid w:val="00584E18"/>
    <w:rsid w:val="00587973"/>
    <w:rsid w:val="00587D40"/>
    <w:rsid w:val="005A1BD8"/>
    <w:rsid w:val="005B48B3"/>
    <w:rsid w:val="005B7D99"/>
    <w:rsid w:val="005C737C"/>
    <w:rsid w:val="005D58B9"/>
    <w:rsid w:val="005E55B7"/>
    <w:rsid w:val="005E7BC2"/>
    <w:rsid w:val="005F1AC3"/>
    <w:rsid w:val="006026A1"/>
    <w:rsid w:val="00613789"/>
    <w:rsid w:val="0061542B"/>
    <w:rsid w:val="00630F81"/>
    <w:rsid w:val="00635279"/>
    <w:rsid w:val="00636100"/>
    <w:rsid w:val="006409F9"/>
    <w:rsid w:val="006437FB"/>
    <w:rsid w:val="006540F6"/>
    <w:rsid w:val="00655953"/>
    <w:rsid w:val="00666023"/>
    <w:rsid w:val="00666190"/>
    <w:rsid w:val="00682915"/>
    <w:rsid w:val="00682A15"/>
    <w:rsid w:val="00696150"/>
    <w:rsid w:val="006B3290"/>
    <w:rsid w:val="006B40D3"/>
    <w:rsid w:val="006B6B28"/>
    <w:rsid w:val="006D07B6"/>
    <w:rsid w:val="006D2E45"/>
    <w:rsid w:val="006E23A9"/>
    <w:rsid w:val="006F5125"/>
    <w:rsid w:val="006F59FF"/>
    <w:rsid w:val="006F6150"/>
    <w:rsid w:val="00707038"/>
    <w:rsid w:val="00710053"/>
    <w:rsid w:val="00737EA8"/>
    <w:rsid w:val="00740E40"/>
    <w:rsid w:val="00753549"/>
    <w:rsid w:val="0077213A"/>
    <w:rsid w:val="007748E9"/>
    <w:rsid w:val="00790E4F"/>
    <w:rsid w:val="007A41F6"/>
    <w:rsid w:val="007A71FC"/>
    <w:rsid w:val="007B0B58"/>
    <w:rsid w:val="007B0BBE"/>
    <w:rsid w:val="007B168D"/>
    <w:rsid w:val="007B4921"/>
    <w:rsid w:val="007B52FA"/>
    <w:rsid w:val="007D16BC"/>
    <w:rsid w:val="007E0CB5"/>
    <w:rsid w:val="007E0E14"/>
    <w:rsid w:val="007F0E6A"/>
    <w:rsid w:val="007F2509"/>
    <w:rsid w:val="007F30EA"/>
    <w:rsid w:val="008004B3"/>
    <w:rsid w:val="00825A43"/>
    <w:rsid w:val="00830949"/>
    <w:rsid w:val="0083796D"/>
    <w:rsid w:val="00843ED7"/>
    <w:rsid w:val="008501B8"/>
    <w:rsid w:val="00856DAF"/>
    <w:rsid w:val="00857042"/>
    <w:rsid w:val="0087071C"/>
    <w:rsid w:val="00871C3A"/>
    <w:rsid w:val="008749E1"/>
    <w:rsid w:val="00886447"/>
    <w:rsid w:val="00892FA0"/>
    <w:rsid w:val="008937C9"/>
    <w:rsid w:val="008A1641"/>
    <w:rsid w:val="008A5BC4"/>
    <w:rsid w:val="008B2640"/>
    <w:rsid w:val="008D4972"/>
    <w:rsid w:val="009010E7"/>
    <w:rsid w:val="0090313F"/>
    <w:rsid w:val="0091470B"/>
    <w:rsid w:val="00915EB1"/>
    <w:rsid w:val="0092025B"/>
    <w:rsid w:val="00920441"/>
    <w:rsid w:val="00920A17"/>
    <w:rsid w:val="009360AB"/>
    <w:rsid w:val="00941984"/>
    <w:rsid w:val="00944E3F"/>
    <w:rsid w:val="00951753"/>
    <w:rsid w:val="00961E84"/>
    <w:rsid w:val="009703E0"/>
    <w:rsid w:val="00971B45"/>
    <w:rsid w:val="009775D6"/>
    <w:rsid w:val="00977A90"/>
    <w:rsid w:val="00983636"/>
    <w:rsid w:val="00985A9C"/>
    <w:rsid w:val="00985AC7"/>
    <w:rsid w:val="009863FF"/>
    <w:rsid w:val="00990586"/>
    <w:rsid w:val="009A35F1"/>
    <w:rsid w:val="009B6D7A"/>
    <w:rsid w:val="009D2E85"/>
    <w:rsid w:val="009E678D"/>
    <w:rsid w:val="009F2013"/>
    <w:rsid w:val="00A0416A"/>
    <w:rsid w:val="00A06F71"/>
    <w:rsid w:val="00A13197"/>
    <w:rsid w:val="00A2071F"/>
    <w:rsid w:val="00A3028C"/>
    <w:rsid w:val="00A32A17"/>
    <w:rsid w:val="00A42F4C"/>
    <w:rsid w:val="00A44503"/>
    <w:rsid w:val="00A62098"/>
    <w:rsid w:val="00A6226F"/>
    <w:rsid w:val="00A654B4"/>
    <w:rsid w:val="00A7517A"/>
    <w:rsid w:val="00A77BE7"/>
    <w:rsid w:val="00A94CAB"/>
    <w:rsid w:val="00AA6048"/>
    <w:rsid w:val="00AB0D25"/>
    <w:rsid w:val="00AB6573"/>
    <w:rsid w:val="00AB7D90"/>
    <w:rsid w:val="00AC3689"/>
    <w:rsid w:val="00AE1FBF"/>
    <w:rsid w:val="00AE3F80"/>
    <w:rsid w:val="00AE594E"/>
    <w:rsid w:val="00AE7FB0"/>
    <w:rsid w:val="00B1716D"/>
    <w:rsid w:val="00B20557"/>
    <w:rsid w:val="00B52F8E"/>
    <w:rsid w:val="00B54F56"/>
    <w:rsid w:val="00B71A99"/>
    <w:rsid w:val="00B71DA8"/>
    <w:rsid w:val="00B77CA3"/>
    <w:rsid w:val="00B87693"/>
    <w:rsid w:val="00B92D09"/>
    <w:rsid w:val="00B93D64"/>
    <w:rsid w:val="00B94A93"/>
    <w:rsid w:val="00BA045F"/>
    <w:rsid w:val="00BA118C"/>
    <w:rsid w:val="00BA176A"/>
    <w:rsid w:val="00BA1F81"/>
    <w:rsid w:val="00BA7C89"/>
    <w:rsid w:val="00BB5F5D"/>
    <w:rsid w:val="00BC2445"/>
    <w:rsid w:val="00BC7AD8"/>
    <w:rsid w:val="00BD03E9"/>
    <w:rsid w:val="00BD4ACA"/>
    <w:rsid w:val="00BD56F7"/>
    <w:rsid w:val="00BE37A4"/>
    <w:rsid w:val="00BF0A5D"/>
    <w:rsid w:val="00C03058"/>
    <w:rsid w:val="00C051E2"/>
    <w:rsid w:val="00C06A58"/>
    <w:rsid w:val="00C2446D"/>
    <w:rsid w:val="00C24473"/>
    <w:rsid w:val="00C26875"/>
    <w:rsid w:val="00C35ADB"/>
    <w:rsid w:val="00C415C9"/>
    <w:rsid w:val="00C45408"/>
    <w:rsid w:val="00C45445"/>
    <w:rsid w:val="00C50D57"/>
    <w:rsid w:val="00C57463"/>
    <w:rsid w:val="00C7187B"/>
    <w:rsid w:val="00C745CF"/>
    <w:rsid w:val="00C764ED"/>
    <w:rsid w:val="00C918B7"/>
    <w:rsid w:val="00C9438D"/>
    <w:rsid w:val="00CB0D7F"/>
    <w:rsid w:val="00CB0FD3"/>
    <w:rsid w:val="00CC2C90"/>
    <w:rsid w:val="00CD7FCA"/>
    <w:rsid w:val="00CF4CD4"/>
    <w:rsid w:val="00D10F0B"/>
    <w:rsid w:val="00D1790C"/>
    <w:rsid w:val="00D20C2F"/>
    <w:rsid w:val="00D20DB9"/>
    <w:rsid w:val="00D24151"/>
    <w:rsid w:val="00D33C59"/>
    <w:rsid w:val="00D43BAB"/>
    <w:rsid w:val="00D458D6"/>
    <w:rsid w:val="00D60C5B"/>
    <w:rsid w:val="00D64FF3"/>
    <w:rsid w:val="00D65CA7"/>
    <w:rsid w:val="00D661CC"/>
    <w:rsid w:val="00D67B8D"/>
    <w:rsid w:val="00D72740"/>
    <w:rsid w:val="00D82D0E"/>
    <w:rsid w:val="00D87131"/>
    <w:rsid w:val="00D91B73"/>
    <w:rsid w:val="00D944CD"/>
    <w:rsid w:val="00DC16AF"/>
    <w:rsid w:val="00DC5AF1"/>
    <w:rsid w:val="00DD3186"/>
    <w:rsid w:val="00DD630C"/>
    <w:rsid w:val="00DE18B8"/>
    <w:rsid w:val="00DF1B27"/>
    <w:rsid w:val="00DF55FF"/>
    <w:rsid w:val="00E00A92"/>
    <w:rsid w:val="00E06624"/>
    <w:rsid w:val="00E173B2"/>
    <w:rsid w:val="00E22987"/>
    <w:rsid w:val="00E34441"/>
    <w:rsid w:val="00E46D2D"/>
    <w:rsid w:val="00E51369"/>
    <w:rsid w:val="00E57675"/>
    <w:rsid w:val="00E60775"/>
    <w:rsid w:val="00E66869"/>
    <w:rsid w:val="00E742F0"/>
    <w:rsid w:val="00E92EEC"/>
    <w:rsid w:val="00E96304"/>
    <w:rsid w:val="00E97833"/>
    <w:rsid w:val="00EA68FC"/>
    <w:rsid w:val="00EA7324"/>
    <w:rsid w:val="00EA7E51"/>
    <w:rsid w:val="00EB63E0"/>
    <w:rsid w:val="00ED67A3"/>
    <w:rsid w:val="00EE10A2"/>
    <w:rsid w:val="00EF5D65"/>
    <w:rsid w:val="00F00A52"/>
    <w:rsid w:val="00F025DA"/>
    <w:rsid w:val="00F02BFA"/>
    <w:rsid w:val="00F05083"/>
    <w:rsid w:val="00F05377"/>
    <w:rsid w:val="00F10142"/>
    <w:rsid w:val="00F10BCF"/>
    <w:rsid w:val="00F21B54"/>
    <w:rsid w:val="00F22FC0"/>
    <w:rsid w:val="00F32422"/>
    <w:rsid w:val="00F42242"/>
    <w:rsid w:val="00F46F55"/>
    <w:rsid w:val="00F62A5C"/>
    <w:rsid w:val="00F707A7"/>
    <w:rsid w:val="00F76A55"/>
    <w:rsid w:val="00F8157E"/>
    <w:rsid w:val="00F83D01"/>
    <w:rsid w:val="00F87A16"/>
    <w:rsid w:val="00FA03F7"/>
    <w:rsid w:val="00FA40DB"/>
    <w:rsid w:val="00FC3D74"/>
    <w:rsid w:val="00FC73A0"/>
    <w:rsid w:val="00FD009E"/>
    <w:rsid w:val="00FD33DC"/>
    <w:rsid w:val="00FD3597"/>
    <w:rsid w:val="00FD38CA"/>
    <w:rsid w:val="00FD6205"/>
    <w:rsid w:val="00FD6DA0"/>
    <w:rsid w:val="00FF3A6C"/>
    <w:rsid w:val="00FF3C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69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71694"/>
    <w:rPr>
      <w:rFonts w:ascii="Arial" w:eastAsia="MS Gothic" w:hAnsi="Arial"/>
      <w:sz w:val="18"/>
      <w:szCs w:val="18"/>
    </w:rPr>
  </w:style>
  <w:style w:type="paragraph" w:styleId="a4">
    <w:name w:val="header"/>
    <w:basedOn w:val="a"/>
    <w:rsid w:val="00371694"/>
    <w:pPr>
      <w:tabs>
        <w:tab w:val="center" w:pos="4252"/>
        <w:tab w:val="right" w:pos="8504"/>
      </w:tabs>
      <w:snapToGrid w:val="0"/>
    </w:pPr>
  </w:style>
  <w:style w:type="paragraph" w:styleId="a5">
    <w:name w:val="footer"/>
    <w:basedOn w:val="a"/>
    <w:link w:val="Char"/>
    <w:uiPriority w:val="99"/>
    <w:rsid w:val="00371694"/>
    <w:pPr>
      <w:tabs>
        <w:tab w:val="center" w:pos="4252"/>
        <w:tab w:val="right" w:pos="8504"/>
      </w:tabs>
      <w:snapToGrid w:val="0"/>
    </w:pPr>
  </w:style>
  <w:style w:type="paragraph" w:styleId="a6">
    <w:name w:val="Closing"/>
    <w:basedOn w:val="a"/>
    <w:rsid w:val="00371694"/>
    <w:pPr>
      <w:jc w:val="right"/>
    </w:pPr>
  </w:style>
  <w:style w:type="character" w:styleId="a7">
    <w:name w:val="Hyperlink"/>
    <w:rsid w:val="00371694"/>
    <w:rPr>
      <w:color w:val="0000FF"/>
      <w:u w:val="single"/>
    </w:rPr>
  </w:style>
  <w:style w:type="paragraph" w:styleId="HTML">
    <w:name w:val="HTML Preformatted"/>
    <w:basedOn w:val="a"/>
    <w:link w:val="HTMLChar"/>
    <w:uiPriority w:val="99"/>
    <w:rsid w:val="003716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S Gothic" w:eastAsia="MS Gothic" w:hAnsi="MS Gothic"/>
      <w:kern w:val="0"/>
      <w:sz w:val="24"/>
      <w:szCs w:val="24"/>
    </w:rPr>
  </w:style>
  <w:style w:type="character" w:styleId="a8">
    <w:name w:val="page number"/>
    <w:basedOn w:val="a0"/>
    <w:rsid w:val="00371694"/>
  </w:style>
  <w:style w:type="paragraph" w:styleId="a9">
    <w:name w:val="Date"/>
    <w:basedOn w:val="a"/>
    <w:next w:val="a"/>
    <w:rsid w:val="00371694"/>
  </w:style>
  <w:style w:type="character" w:styleId="aa">
    <w:name w:val="FollowedHyperlink"/>
    <w:rsid w:val="00371694"/>
    <w:rPr>
      <w:color w:val="800080"/>
      <w:u w:val="single"/>
    </w:rPr>
  </w:style>
  <w:style w:type="paragraph" w:styleId="ab">
    <w:name w:val="Document Map"/>
    <w:basedOn w:val="a"/>
    <w:semiHidden/>
    <w:rsid w:val="00550574"/>
    <w:pPr>
      <w:shd w:val="clear" w:color="auto" w:fill="000080"/>
    </w:pPr>
    <w:rPr>
      <w:rFonts w:ascii="Arial" w:eastAsia="MS Gothic" w:hAnsi="Arial"/>
    </w:rPr>
  </w:style>
  <w:style w:type="character" w:customStyle="1" w:styleId="HTMLChar">
    <w:name w:val="HTML 预设格式 Char"/>
    <w:link w:val="HTML"/>
    <w:uiPriority w:val="99"/>
    <w:rsid w:val="002D74B9"/>
    <w:rPr>
      <w:rFonts w:ascii="MS Gothic" w:eastAsia="MS Gothic" w:hAnsi="MS Gothic" w:cs="MS Gothic"/>
      <w:sz w:val="24"/>
      <w:szCs w:val="24"/>
    </w:rPr>
  </w:style>
  <w:style w:type="paragraph" w:customStyle="1" w:styleId="Default">
    <w:name w:val="Default"/>
    <w:rsid w:val="0090313F"/>
    <w:pPr>
      <w:widowControl w:val="0"/>
      <w:autoSpaceDE w:val="0"/>
      <w:autoSpaceDN w:val="0"/>
      <w:adjustRightInd w:val="0"/>
    </w:pPr>
    <w:rPr>
      <w:rFonts w:ascii="MS PMincho" w:eastAsia="MS PMincho" w:cs="MS PMincho"/>
      <w:color w:val="000000"/>
      <w:sz w:val="24"/>
      <w:szCs w:val="24"/>
    </w:rPr>
  </w:style>
  <w:style w:type="character" w:styleId="ac">
    <w:name w:val="annotation reference"/>
    <w:rsid w:val="00EB63E0"/>
    <w:rPr>
      <w:sz w:val="18"/>
      <w:szCs w:val="18"/>
    </w:rPr>
  </w:style>
  <w:style w:type="paragraph" w:styleId="ad">
    <w:name w:val="annotation text"/>
    <w:basedOn w:val="a"/>
    <w:link w:val="Char0"/>
    <w:rsid w:val="00EB63E0"/>
    <w:pPr>
      <w:jc w:val="left"/>
    </w:pPr>
  </w:style>
  <w:style w:type="character" w:customStyle="1" w:styleId="Char0">
    <w:name w:val="批注文字 Char"/>
    <w:link w:val="ad"/>
    <w:rsid w:val="00EB63E0"/>
    <w:rPr>
      <w:kern w:val="2"/>
      <w:sz w:val="21"/>
    </w:rPr>
  </w:style>
  <w:style w:type="paragraph" w:styleId="ae">
    <w:name w:val="annotation subject"/>
    <w:basedOn w:val="ad"/>
    <w:next w:val="ad"/>
    <w:link w:val="Char1"/>
    <w:rsid w:val="00EB63E0"/>
    <w:rPr>
      <w:b/>
      <w:bCs/>
    </w:rPr>
  </w:style>
  <w:style w:type="character" w:customStyle="1" w:styleId="Char1">
    <w:name w:val="批注主题 Char"/>
    <w:link w:val="ae"/>
    <w:rsid w:val="00EB63E0"/>
    <w:rPr>
      <w:b/>
      <w:bCs/>
      <w:kern w:val="2"/>
      <w:sz w:val="21"/>
    </w:rPr>
  </w:style>
  <w:style w:type="paragraph" w:styleId="af">
    <w:name w:val="List Paragraph"/>
    <w:basedOn w:val="a"/>
    <w:uiPriority w:val="34"/>
    <w:qFormat/>
    <w:rsid w:val="00BA118C"/>
    <w:pPr>
      <w:ind w:leftChars="400" w:left="840"/>
    </w:pPr>
  </w:style>
  <w:style w:type="paragraph" w:styleId="af0">
    <w:name w:val="Body Text Indent"/>
    <w:basedOn w:val="a"/>
    <w:link w:val="Char2"/>
    <w:rsid w:val="00FD6DA0"/>
    <w:pPr>
      <w:ind w:leftChars="205" w:left="1144" w:hangingChars="340" w:hanging="714"/>
    </w:pPr>
  </w:style>
  <w:style w:type="character" w:customStyle="1" w:styleId="Char2">
    <w:name w:val="正文文本缩进 Char"/>
    <w:link w:val="af0"/>
    <w:rsid w:val="00FD6DA0"/>
    <w:rPr>
      <w:kern w:val="2"/>
      <w:sz w:val="21"/>
    </w:rPr>
  </w:style>
  <w:style w:type="character" w:customStyle="1" w:styleId="Char">
    <w:name w:val="页脚 Char"/>
    <w:basedOn w:val="a0"/>
    <w:link w:val="a5"/>
    <w:uiPriority w:val="99"/>
    <w:rsid w:val="005501BD"/>
    <w:rPr>
      <w:kern w:val="2"/>
      <w:sz w:val="21"/>
    </w:rPr>
  </w:style>
</w:styles>
</file>

<file path=word/webSettings.xml><?xml version="1.0" encoding="utf-8"?>
<w:webSettings xmlns:r="http://schemas.openxmlformats.org/officeDocument/2006/relationships" xmlns:w="http://schemas.openxmlformats.org/wordprocessingml/2006/main">
  <w:divs>
    <w:div w:id="767165863">
      <w:bodyDiv w:val="1"/>
      <w:marLeft w:val="0"/>
      <w:marRight w:val="0"/>
      <w:marTop w:val="0"/>
      <w:marBottom w:val="0"/>
      <w:divBdr>
        <w:top w:val="none" w:sz="0" w:space="0" w:color="auto"/>
        <w:left w:val="none" w:sz="0" w:space="0" w:color="auto"/>
        <w:bottom w:val="none" w:sz="0" w:space="0" w:color="auto"/>
        <w:right w:val="none" w:sz="0" w:space="0" w:color="auto"/>
      </w:divBdr>
    </w:div>
    <w:div w:id="155851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er.oita-u.ac.jp/j/academic.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335;&#37324;&#12288;&#25964;&#19977;\Desktop\Oita%20University%20Files\Administration%202016S2(Sept7&#65374;)\2017IPOU&#20108;&#35914;&#21215;&#38598;&#35201;&#38917;\NIHO-2&#12288;2016-17\2%20NIHO-Application_N2%202016-2017rev.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7B29CF-ACCC-49F4-83F0-E254CAF0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 NIHO-Application_N2 2016-2017rev</Template>
  <TotalTime>20</TotalTime>
  <Pages>3</Pages>
  <Words>372</Words>
  <Characters>2125</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㈶日本国際教育協会(AIEJ)奨学生募集要項</vt:lpstr>
      <vt:lpstr>㈶日本国際教育協会(AIEJ)奨学生募集要項</vt:lpstr>
    </vt:vector>
  </TitlesOfParts>
  <Company/>
  <LinksUpToDate>false</LinksUpToDate>
  <CharactersWithSpaces>2493</CharactersWithSpaces>
  <SharedDoc>false</SharedDoc>
  <HLinks>
    <vt:vector size="6" baseType="variant">
      <vt:variant>
        <vt:i4>1114198</vt:i4>
      </vt:variant>
      <vt:variant>
        <vt:i4>4</vt:i4>
      </vt:variant>
      <vt:variant>
        <vt:i4>0</vt:i4>
      </vt:variant>
      <vt:variant>
        <vt:i4>5</vt:i4>
      </vt:variant>
      <vt:variant>
        <vt:lpwstr>http://www.cier.oita-u.ac.jp/j/academic.html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㈶日本国際教育協会(AIEJ)奨学生募集要項</dc:title>
  <dc:subject/>
  <dc:creator>南里　敬三</dc:creator>
  <cp:keywords/>
  <cp:lastModifiedBy>微软中国</cp:lastModifiedBy>
  <cp:revision>12</cp:revision>
  <cp:lastPrinted>2015-10-09T01:52:00Z</cp:lastPrinted>
  <dcterms:created xsi:type="dcterms:W3CDTF">2016-09-21T03:40:00Z</dcterms:created>
  <dcterms:modified xsi:type="dcterms:W3CDTF">2017-03-07T06:38:00Z</dcterms:modified>
</cp:coreProperties>
</file>